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4E3F1" w14:textId="77777777" w:rsidR="00457316" w:rsidRPr="007F196E" w:rsidRDefault="00457316" w:rsidP="00457316">
      <w:pPr>
        <w:pStyle w:val="Heading1"/>
      </w:pPr>
      <w:r w:rsidRPr="007F196E">
        <w:t>READING</w:t>
      </w:r>
    </w:p>
    <w:p w14:paraId="5649658C" w14:textId="77777777" w:rsidR="00457316" w:rsidRPr="007F196E" w:rsidRDefault="00457316" w:rsidP="00181B26">
      <w:pPr>
        <w:pStyle w:val="Rubric"/>
        <w:spacing w:after="160"/>
      </w:pPr>
      <w:r w:rsidRPr="007F196E">
        <w:t>1</w:t>
      </w:r>
      <w:r w:rsidRPr="007F196E">
        <w:tab/>
        <w:t xml:space="preserve">Read the article. Match the parts of the sentences. There are two extra parts. </w:t>
      </w:r>
    </w:p>
    <w:p w14:paraId="58C99342" w14:textId="77777777" w:rsidR="00457316" w:rsidRPr="006355FA" w:rsidRDefault="00457316" w:rsidP="004C7B33">
      <w:pPr>
        <w:pStyle w:val="readingtext"/>
        <w:pBdr>
          <w:right w:val="single" w:sz="8" w:space="4" w:color="auto"/>
        </w:pBdr>
        <w:rPr>
          <w:rFonts w:ascii="Calibri" w:hAnsi="Calibri" w:cs="Calibri"/>
          <w:b/>
          <w:sz w:val="24"/>
          <w:szCs w:val="20"/>
        </w:rPr>
      </w:pPr>
      <w:r w:rsidRPr="006355FA">
        <w:rPr>
          <w:rFonts w:ascii="Calibri" w:hAnsi="Calibri" w:cs="Calibri"/>
          <w:b/>
          <w:sz w:val="24"/>
        </w:rPr>
        <w:t xml:space="preserve">Did you know </w:t>
      </w:r>
      <w:proofErr w:type="gramStart"/>
      <w:r w:rsidRPr="006355FA">
        <w:rPr>
          <w:rFonts w:ascii="Calibri" w:hAnsi="Calibri" w:cs="Calibri"/>
          <w:b/>
          <w:sz w:val="24"/>
        </w:rPr>
        <w:t>… ?</w:t>
      </w:r>
      <w:proofErr w:type="gramEnd"/>
    </w:p>
    <w:p w14:paraId="48233E4B" w14:textId="3874BF14" w:rsidR="00457316" w:rsidRPr="006355FA" w:rsidRDefault="00457316" w:rsidP="004C7B33">
      <w:pPr>
        <w:pStyle w:val="readingtext"/>
        <w:pBdr>
          <w:right w:val="single" w:sz="8" w:space="4" w:color="auto"/>
        </w:pBdr>
        <w:rPr>
          <w:rFonts w:ascii="Calibri" w:hAnsi="Calibri" w:cs="Calibri"/>
          <w:szCs w:val="20"/>
        </w:rPr>
      </w:pPr>
      <w:r w:rsidRPr="006355FA">
        <w:rPr>
          <w:rFonts w:ascii="Calibri" w:hAnsi="Calibri" w:cs="Calibri"/>
          <w:szCs w:val="20"/>
        </w:rPr>
        <w:t xml:space="preserve">We all need healthy food and lots of vitamins. Fruit and vegetables are important, but other things are healthy, too! Don’t be </w:t>
      </w:r>
      <w:r w:rsidR="004C7B33">
        <w:rPr>
          <w:rFonts w:ascii="Calibri" w:hAnsi="Calibri" w:cs="Calibri"/>
          <w:szCs w:val="20"/>
        </w:rPr>
        <w:br/>
      </w:r>
      <w:r w:rsidR="00B850DA">
        <w:rPr>
          <w:rFonts w:ascii="Calibri" w:hAnsi="Calibri" w:cs="Calibri"/>
          <w:szCs w:val="20"/>
        </w:rPr>
        <w:t>afraid</w:t>
      </w:r>
      <w:r w:rsidR="00B850DA" w:rsidRPr="006355FA">
        <w:rPr>
          <w:rFonts w:ascii="Calibri" w:hAnsi="Calibri" w:cs="Calibri"/>
          <w:szCs w:val="20"/>
        </w:rPr>
        <w:t xml:space="preserve"> </w:t>
      </w:r>
      <w:r w:rsidRPr="006355FA">
        <w:rPr>
          <w:rFonts w:ascii="Calibri" w:hAnsi="Calibri" w:cs="Calibri"/>
          <w:szCs w:val="20"/>
        </w:rPr>
        <w:t>to eat things you like sometimes.</w:t>
      </w:r>
    </w:p>
    <w:p w14:paraId="0B198BA1" w14:textId="53454F13" w:rsidR="00457316" w:rsidRPr="006355FA" w:rsidRDefault="00457316" w:rsidP="004C7B33">
      <w:pPr>
        <w:pStyle w:val="readingtext"/>
        <w:pBdr>
          <w:right w:val="single" w:sz="8" w:space="4" w:color="auto"/>
        </w:pBdr>
        <w:rPr>
          <w:rFonts w:ascii="Calibri" w:hAnsi="Calibri" w:cs="Calibri"/>
          <w:szCs w:val="20"/>
        </w:rPr>
      </w:pPr>
      <w:r w:rsidRPr="006355FA">
        <w:rPr>
          <w:rFonts w:ascii="Calibri" w:hAnsi="Calibri" w:cs="Calibri"/>
          <w:szCs w:val="20"/>
        </w:rPr>
        <w:t xml:space="preserve">Here’s a surprise: chocolate is good for you! Everybody knows that milk chocolate has </w:t>
      </w:r>
      <w:r w:rsidR="00B850DA">
        <w:rPr>
          <w:rFonts w:ascii="Calibri" w:hAnsi="Calibri" w:cs="Calibri"/>
          <w:szCs w:val="20"/>
        </w:rPr>
        <w:t>a lot</w:t>
      </w:r>
      <w:r w:rsidRPr="006355FA">
        <w:rPr>
          <w:rFonts w:ascii="Calibri" w:hAnsi="Calibri" w:cs="Calibri"/>
          <w:szCs w:val="20"/>
        </w:rPr>
        <w:t xml:space="preserve"> of sugar in it. But dark chocolate contains 70–80% cocoa and doesn’t have much sugar. It contains chemicals called </w:t>
      </w:r>
      <w:r w:rsidR="00B850DA">
        <w:rPr>
          <w:rFonts w:ascii="Calibri" w:hAnsi="Calibri" w:cs="Calibri"/>
          <w:szCs w:val="20"/>
        </w:rPr>
        <w:t>“</w:t>
      </w:r>
      <w:r w:rsidRPr="006355FA">
        <w:rPr>
          <w:rFonts w:ascii="Calibri" w:hAnsi="Calibri" w:cs="Calibri"/>
          <w:szCs w:val="20"/>
        </w:rPr>
        <w:t>flavonoids</w:t>
      </w:r>
      <w:r w:rsidR="00B850DA">
        <w:rPr>
          <w:rFonts w:ascii="Calibri" w:hAnsi="Calibri" w:cs="Calibri"/>
          <w:szCs w:val="20"/>
        </w:rPr>
        <w:t>”</w:t>
      </w:r>
      <w:r w:rsidRPr="006355FA">
        <w:rPr>
          <w:rFonts w:ascii="Calibri" w:hAnsi="Calibri" w:cs="Calibri"/>
          <w:szCs w:val="20"/>
        </w:rPr>
        <w:t xml:space="preserve"> that help the body in </w:t>
      </w:r>
      <w:r w:rsidR="00B850DA">
        <w:rPr>
          <w:rFonts w:ascii="Calibri" w:hAnsi="Calibri" w:cs="Calibri"/>
          <w:szCs w:val="20"/>
        </w:rPr>
        <w:t>a lot</w:t>
      </w:r>
      <w:r w:rsidR="00B850DA" w:rsidRPr="006355FA">
        <w:rPr>
          <w:rFonts w:ascii="Calibri" w:hAnsi="Calibri" w:cs="Calibri"/>
          <w:szCs w:val="20"/>
        </w:rPr>
        <w:t xml:space="preserve"> </w:t>
      </w:r>
      <w:r w:rsidRPr="006355FA">
        <w:rPr>
          <w:rFonts w:ascii="Calibri" w:hAnsi="Calibri" w:cs="Calibri"/>
          <w:szCs w:val="20"/>
        </w:rPr>
        <w:t xml:space="preserve">of ways and </w:t>
      </w:r>
      <w:r w:rsidR="00B850DA">
        <w:rPr>
          <w:rFonts w:ascii="Calibri" w:hAnsi="Calibri" w:cs="Calibri"/>
          <w:szCs w:val="20"/>
        </w:rPr>
        <w:t>keeps</w:t>
      </w:r>
      <w:r w:rsidR="00B850DA" w:rsidRPr="006355FA">
        <w:rPr>
          <w:rFonts w:ascii="Calibri" w:hAnsi="Calibri" w:cs="Calibri"/>
          <w:szCs w:val="20"/>
        </w:rPr>
        <w:t xml:space="preserve"> </w:t>
      </w:r>
      <w:r w:rsidRPr="006355FA">
        <w:rPr>
          <w:rFonts w:ascii="Calibri" w:hAnsi="Calibri" w:cs="Calibri"/>
          <w:szCs w:val="20"/>
        </w:rPr>
        <w:t xml:space="preserve">us </w:t>
      </w:r>
      <w:r w:rsidR="00B850DA">
        <w:rPr>
          <w:rFonts w:ascii="Calibri" w:hAnsi="Calibri" w:cs="Calibri"/>
          <w:szCs w:val="20"/>
        </w:rPr>
        <w:t>from getting sick</w:t>
      </w:r>
      <w:r w:rsidRPr="006355FA">
        <w:rPr>
          <w:rFonts w:ascii="Calibri" w:hAnsi="Calibri" w:cs="Calibri"/>
          <w:szCs w:val="20"/>
        </w:rPr>
        <w:t>.</w:t>
      </w:r>
    </w:p>
    <w:p w14:paraId="6E0E64CB" w14:textId="38126482" w:rsidR="00457316" w:rsidRPr="006355FA" w:rsidRDefault="00457316" w:rsidP="004C7B33">
      <w:pPr>
        <w:pStyle w:val="readingtext"/>
        <w:pBdr>
          <w:right w:val="single" w:sz="8" w:space="4" w:color="auto"/>
        </w:pBdr>
        <w:rPr>
          <w:rFonts w:ascii="Calibri" w:hAnsi="Calibri" w:cs="Calibri"/>
          <w:szCs w:val="20"/>
        </w:rPr>
      </w:pPr>
      <w:r w:rsidRPr="006355FA">
        <w:rPr>
          <w:rFonts w:ascii="Calibri" w:hAnsi="Calibri" w:cs="Calibri"/>
          <w:szCs w:val="20"/>
        </w:rPr>
        <w:t xml:space="preserve">Is coffee good for us? Well, it’s unhealthy to drink it before we go to bed! And too much coffee can make you </w:t>
      </w:r>
      <w:r w:rsidR="00B850DA">
        <w:rPr>
          <w:rFonts w:ascii="Calibri" w:hAnsi="Calibri" w:cs="Calibri"/>
          <w:szCs w:val="20"/>
        </w:rPr>
        <w:t>anxious</w:t>
      </w:r>
      <w:r w:rsidRPr="006355FA">
        <w:rPr>
          <w:rFonts w:ascii="Calibri" w:hAnsi="Calibri" w:cs="Calibri"/>
          <w:szCs w:val="20"/>
        </w:rPr>
        <w:t xml:space="preserve">. But some scientists say that drinking coffee in the morning or afternoon can help us remember things. Some people also say that it’s good </w:t>
      </w:r>
      <w:r w:rsidR="004C7B33">
        <w:rPr>
          <w:rFonts w:ascii="Calibri" w:hAnsi="Calibri" w:cs="Calibri"/>
          <w:szCs w:val="20"/>
        </w:rPr>
        <w:br/>
      </w:r>
      <w:r w:rsidRPr="006355FA">
        <w:rPr>
          <w:rFonts w:ascii="Calibri" w:hAnsi="Calibri" w:cs="Calibri"/>
          <w:szCs w:val="20"/>
        </w:rPr>
        <w:t>to drink coffee before you do exercise</w:t>
      </w:r>
      <w:r w:rsidR="00AB2DB7">
        <w:rPr>
          <w:rFonts w:ascii="Calibri" w:hAnsi="Calibri" w:cs="Calibri"/>
          <w:szCs w:val="20"/>
        </w:rPr>
        <w:t xml:space="preserve"> </w:t>
      </w:r>
      <w:r w:rsidRPr="006355FA">
        <w:rPr>
          <w:rFonts w:ascii="Calibri" w:hAnsi="Calibri" w:cs="Calibri"/>
          <w:szCs w:val="20"/>
        </w:rPr>
        <w:t>to help you run faster.</w:t>
      </w:r>
    </w:p>
    <w:p w14:paraId="393DC0A0" w14:textId="1A36DF85" w:rsidR="00457316" w:rsidRPr="006355FA" w:rsidRDefault="00457316" w:rsidP="004C7B33">
      <w:pPr>
        <w:pStyle w:val="readingtext"/>
        <w:pBdr>
          <w:right w:val="single" w:sz="8" w:space="4" w:color="auto"/>
        </w:pBdr>
        <w:rPr>
          <w:rFonts w:ascii="Calibri" w:hAnsi="Calibri" w:cs="Calibri"/>
          <w:szCs w:val="20"/>
        </w:rPr>
      </w:pPr>
      <w:r w:rsidRPr="006355FA">
        <w:rPr>
          <w:rFonts w:ascii="Calibri" w:hAnsi="Calibri" w:cs="Calibri"/>
          <w:szCs w:val="20"/>
        </w:rPr>
        <w:t xml:space="preserve">Potatoes are a popular vegetable, but not many people think they’re healthy. Fried potatoes are delicious, but often </w:t>
      </w:r>
      <w:r w:rsidR="00B850DA">
        <w:rPr>
          <w:rFonts w:ascii="Calibri" w:hAnsi="Calibri" w:cs="Calibri"/>
          <w:szCs w:val="20"/>
        </w:rPr>
        <w:t>greasy</w:t>
      </w:r>
      <w:r w:rsidRPr="006355FA">
        <w:rPr>
          <w:rFonts w:ascii="Calibri" w:hAnsi="Calibri" w:cs="Calibri"/>
          <w:szCs w:val="20"/>
        </w:rPr>
        <w:t xml:space="preserve">. If possible, eat boiled potatoes instead. Also, did you know that the outside part of the potato, the </w:t>
      </w:r>
      <w:r w:rsidR="00B40C2A">
        <w:rPr>
          <w:rFonts w:ascii="Calibri" w:hAnsi="Calibri" w:cs="Calibri"/>
          <w:szCs w:val="20"/>
        </w:rPr>
        <w:t>skin</w:t>
      </w:r>
      <w:r w:rsidRPr="006355FA">
        <w:rPr>
          <w:rFonts w:ascii="Calibri" w:hAnsi="Calibri" w:cs="Calibri"/>
          <w:szCs w:val="20"/>
        </w:rPr>
        <w:t xml:space="preserve">, is healthy and contains lots </w:t>
      </w:r>
      <w:r w:rsidR="004C7B33">
        <w:rPr>
          <w:rFonts w:ascii="Calibri" w:hAnsi="Calibri" w:cs="Calibri"/>
          <w:szCs w:val="20"/>
        </w:rPr>
        <w:br/>
      </w:r>
      <w:r w:rsidRPr="006355FA">
        <w:rPr>
          <w:rFonts w:ascii="Calibri" w:hAnsi="Calibri" w:cs="Calibri"/>
          <w:szCs w:val="20"/>
        </w:rPr>
        <w:t xml:space="preserve">of vitamin C? Many people don’t eat it. So next time, don’t throw away the </w:t>
      </w:r>
      <w:r w:rsidR="00B40C2A">
        <w:rPr>
          <w:rFonts w:ascii="Calibri" w:hAnsi="Calibri" w:cs="Calibri"/>
          <w:szCs w:val="20"/>
        </w:rPr>
        <w:t>skin</w:t>
      </w:r>
      <w:r w:rsidRPr="006355FA">
        <w:rPr>
          <w:rFonts w:ascii="Calibri" w:hAnsi="Calibri" w:cs="Calibri"/>
          <w:szCs w:val="20"/>
        </w:rPr>
        <w:t>!</w:t>
      </w:r>
    </w:p>
    <w:p w14:paraId="11137DCA" w14:textId="5637DF0C" w:rsidR="00457316" w:rsidRDefault="00457316" w:rsidP="004C7B33">
      <w:pPr>
        <w:pStyle w:val="readingtext"/>
        <w:pBdr>
          <w:right w:val="single" w:sz="8" w:space="4" w:color="auto"/>
        </w:pBdr>
        <w:sectPr w:rsidR="00457316" w:rsidSect="00C26D15">
          <w:headerReference w:type="default" r:id="rId11"/>
          <w:footerReference w:type="default" r:id="rId12"/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  <w:r w:rsidRPr="006355FA">
        <w:t xml:space="preserve">Here’s another surprise: you know popcorn – that delicious food you eat at the </w:t>
      </w:r>
      <w:r w:rsidR="00B850DA">
        <w:t>movies</w:t>
      </w:r>
      <w:r w:rsidRPr="006355FA">
        <w:t xml:space="preserve">? Well, it has </w:t>
      </w:r>
      <w:r w:rsidR="00B850DA">
        <w:t>a lot</w:t>
      </w:r>
      <w:r w:rsidR="00B850DA" w:rsidRPr="006355FA">
        <w:t xml:space="preserve"> </w:t>
      </w:r>
      <w:r w:rsidRPr="006355FA">
        <w:t xml:space="preserve">of </w:t>
      </w:r>
      <w:r w:rsidR="00B850DA">
        <w:t>“</w:t>
      </w:r>
      <w:r w:rsidRPr="006355FA">
        <w:t>phytonutrients</w:t>
      </w:r>
      <w:r w:rsidR="00B850DA">
        <w:t>”</w:t>
      </w:r>
      <w:r w:rsidRPr="006355FA">
        <w:t xml:space="preserve"> – </w:t>
      </w:r>
      <w:r w:rsidR="004C7B33">
        <w:br/>
      </w:r>
      <w:r w:rsidRPr="006355FA">
        <w:t>a chemical that is in lots of other food, like tomatoes, broccoli</w:t>
      </w:r>
      <w:r w:rsidR="00B850DA">
        <w:t>,</w:t>
      </w:r>
      <w:r w:rsidRPr="006355FA">
        <w:t xml:space="preserve"> and other green vegetables. But be careful! Popcorn </w:t>
      </w:r>
      <w:r w:rsidR="00B850DA" w:rsidRPr="006355FA">
        <w:t xml:space="preserve">sometimes </w:t>
      </w:r>
      <w:r w:rsidR="004C7B33">
        <w:br/>
      </w:r>
      <w:r w:rsidRPr="006355FA">
        <w:t xml:space="preserve">has </w:t>
      </w:r>
      <w:r w:rsidR="00B850DA">
        <w:t>a lot</w:t>
      </w:r>
      <w:r w:rsidR="00B850DA" w:rsidRPr="006355FA">
        <w:t xml:space="preserve"> </w:t>
      </w:r>
      <w:r w:rsidRPr="006355FA">
        <w:t>of sugar, salt</w:t>
      </w:r>
      <w:r w:rsidR="00B850DA">
        <w:t>,</w:t>
      </w:r>
      <w:r w:rsidRPr="006355FA">
        <w:t xml:space="preserve"> or oil on it</w:t>
      </w:r>
      <w:r w:rsidR="00B850DA">
        <w:t>, s</w:t>
      </w:r>
      <w:r w:rsidRPr="006355FA">
        <w:t>o don’t eat too much.</w:t>
      </w:r>
    </w:p>
    <w:p w14:paraId="33CD62AF" w14:textId="77777777" w:rsidR="00457316" w:rsidRDefault="00457316" w:rsidP="00457316">
      <w:pPr>
        <w:pStyle w:val="questions"/>
        <w:widowControl w:val="0"/>
        <w:numPr>
          <w:ilvl w:val="0"/>
          <w:numId w:val="42"/>
        </w:numPr>
        <w:tabs>
          <w:tab w:val="left" w:pos="284"/>
          <w:tab w:val="left" w:pos="4536"/>
        </w:tabs>
        <w:autoSpaceDE w:val="0"/>
        <w:autoSpaceDN w:val="0"/>
        <w:adjustRightInd w:val="0"/>
        <w:spacing w:line="276" w:lineRule="auto"/>
        <w:ind w:left="284" w:hanging="284"/>
      </w:pPr>
      <w:r>
        <w:t>It’s important to have a lot of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</w:t>
      </w:r>
      <w:proofErr w:type="spellStart"/>
      <w:r w:rsidRPr="00D03A58">
        <w:rPr>
          <w:i/>
          <w:color w:val="404040"/>
          <w:bdr w:val="single" w:sz="8" w:space="0" w:color="auto"/>
        </w:rPr>
        <w:t>i</w:t>
      </w:r>
      <w:proofErr w:type="spellEnd"/>
      <w:proofErr w:type="gramEnd"/>
      <w:r>
        <w:rPr>
          <w:i/>
          <w:bdr w:val="single" w:sz="8" w:space="0" w:color="auto"/>
        </w:rPr>
        <w:t xml:space="preserve"> </w:t>
      </w:r>
      <w:r w:rsidRPr="00625E5D">
        <w:rPr>
          <w:color w:val="FFFFFF" w:themeColor="background1"/>
          <w:bdr w:val="single" w:sz="8" w:space="0" w:color="auto"/>
        </w:rPr>
        <w:t>.</w:t>
      </w:r>
    </w:p>
    <w:p w14:paraId="694FA52B" w14:textId="77777777" w:rsidR="00457316" w:rsidRPr="007F196E" w:rsidRDefault="00457316" w:rsidP="00457316">
      <w:pPr>
        <w:pStyle w:val="questions"/>
        <w:widowControl w:val="0"/>
        <w:numPr>
          <w:ilvl w:val="0"/>
          <w:numId w:val="42"/>
        </w:numPr>
        <w:tabs>
          <w:tab w:val="left" w:pos="284"/>
          <w:tab w:val="left" w:pos="4536"/>
        </w:tabs>
        <w:autoSpaceDE w:val="0"/>
        <w:autoSpaceDN w:val="0"/>
        <w:adjustRightInd w:val="0"/>
        <w:spacing w:line="276" w:lineRule="auto"/>
        <w:ind w:left="284" w:hanging="284"/>
      </w:pPr>
      <w:r>
        <w:t xml:space="preserve">You shouldn’t be worried about eating </w:t>
      </w:r>
      <w:proofErr w:type="gramStart"/>
      <w:r>
        <w:tab/>
      </w:r>
      <w:r w:rsidRPr="007F196E">
        <w:rPr>
          <w:color w:val="FFFFFF" w:themeColor="background1"/>
          <w:bdr w:val="single" w:sz="8" w:space="0" w:color="auto"/>
        </w:rPr>
        <w:t>.a.</w:t>
      </w:r>
      <w:proofErr w:type="gramEnd"/>
    </w:p>
    <w:p w14:paraId="2F805B68" w14:textId="275AAC41" w:rsidR="00457316" w:rsidRDefault="00457316" w:rsidP="00457316">
      <w:pPr>
        <w:pStyle w:val="questions"/>
        <w:widowControl w:val="0"/>
        <w:numPr>
          <w:ilvl w:val="0"/>
          <w:numId w:val="42"/>
        </w:numPr>
        <w:tabs>
          <w:tab w:val="left" w:pos="284"/>
          <w:tab w:val="left" w:pos="4536"/>
        </w:tabs>
        <w:autoSpaceDE w:val="0"/>
        <w:autoSpaceDN w:val="0"/>
        <w:adjustRightInd w:val="0"/>
        <w:spacing w:line="276" w:lineRule="auto"/>
        <w:ind w:left="284" w:hanging="284"/>
      </w:pPr>
      <w:r>
        <w:t>Milk chocolate has too much</w:t>
      </w:r>
      <w:proofErr w:type="gramStart"/>
      <w:r>
        <w:tab/>
      </w:r>
      <w:r w:rsidRPr="007F196E">
        <w:rPr>
          <w:color w:val="FFFFFF" w:themeColor="background1"/>
          <w:bdr w:val="single" w:sz="8" w:space="0" w:color="auto"/>
        </w:rPr>
        <w:t>.a.</w:t>
      </w:r>
      <w:proofErr w:type="gramEnd"/>
    </w:p>
    <w:p w14:paraId="6A3F7720" w14:textId="5C8F1027" w:rsidR="00457316" w:rsidRDefault="00457316" w:rsidP="00457316">
      <w:pPr>
        <w:pStyle w:val="questions"/>
        <w:widowControl w:val="0"/>
        <w:numPr>
          <w:ilvl w:val="0"/>
          <w:numId w:val="42"/>
        </w:numPr>
        <w:tabs>
          <w:tab w:val="left" w:pos="284"/>
          <w:tab w:val="left" w:pos="4536"/>
        </w:tabs>
        <w:autoSpaceDE w:val="0"/>
        <w:autoSpaceDN w:val="0"/>
        <w:adjustRightInd w:val="0"/>
        <w:spacing w:line="276" w:lineRule="auto"/>
        <w:ind w:left="284" w:hanging="284"/>
      </w:pPr>
      <w:r>
        <w:t>Dark chocolate has a lot of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1FC9F85E" w14:textId="77777777" w:rsidR="00457316" w:rsidRDefault="00457316" w:rsidP="00457316">
      <w:pPr>
        <w:pStyle w:val="questions"/>
        <w:widowControl w:val="0"/>
        <w:numPr>
          <w:ilvl w:val="0"/>
          <w:numId w:val="42"/>
        </w:numPr>
        <w:tabs>
          <w:tab w:val="left" w:pos="284"/>
          <w:tab w:val="left" w:pos="4536"/>
        </w:tabs>
        <w:autoSpaceDE w:val="0"/>
        <w:autoSpaceDN w:val="0"/>
        <w:adjustRightInd w:val="0"/>
        <w:spacing w:line="276" w:lineRule="auto"/>
        <w:ind w:left="284" w:hanging="284"/>
      </w:pPr>
      <w:r>
        <w:t>It’s not good to have too much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2249FDA6" w14:textId="77777777" w:rsidR="00457316" w:rsidRDefault="00457316" w:rsidP="00457316">
      <w:pPr>
        <w:pStyle w:val="questions"/>
        <w:widowControl w:val="0"/>
        <w:numPr>
          <w:ilvl w:val="0"/>
          <w:numId w:val="42"/>
        </w:numPr>
        <w:tabs>
          <w:tab w:val="left" w:pos="284"/>
          <w:tab w:val="left" w:pos="4536"/>
        </w:tabs>
        <w:autoSpaceDE w:val="0"/>
        <w:autoSpaceDN w:val="0"/>
        <w:adjustRightInd w:val="0"/>
        <w:spacing w:line="276" w:lineRule="auto"/>
        <w:ind w:left="284" w:hanging="284"/>
      </w:pPr>
      <w:r>
        <w:t>Don’t eat too many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0B94986F" w14:textId="6BC73FBB" w:rsidR="00457316" w:rsidRDefault="00457316" w:rsidP="00457316">
      <w:pPr>
        <w:pStyle w:val="questions"/>
        <w:widowControl w:val="0"/>
        <w:numPr>
          <w:ilvl w:val="0"/>
          <w:numId w:val="42"/>
        </w:numPr>
        <w:tabs>
          <w:tab w:val="left" w:pos="284"/>
          <w:tab w:val="left" w:pos="4536"/>
        </w:tabs>
        <w:autoSpaceDE w:val="0"/>
        <w:autoSpaceDN w:val="0"/>
        <w:adjustRightInd w:val="0"/>
        <w:spacing w:line="276" w:lineRule="auto"/>
        <w:ind w:left="284" w:hanging="284"/>
      </w:pPr>
      <w:r>
        <w:t xml:space="preserve">Potatoes with no </w:t>
      </w:r>
      <w:r w:rsidR="00591F1A">
        <w:t xml:space="preserve">skin </w:t>
      </w:r>
      <w:r w:rsidR="002527C0">
        <w:t>don’t have</w:t>
      </w:r>
      <w:r>
        <w:t xml:space="preserve"> enough 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5EA8869B" w14:textId="53A97405" w:rsidR="00457316" w:rsidRDefault="00457316" w:rsidP="00457316">
      <w:pPr>
        <w:pStyle w:val="questions"/>
        <w:widowControl w:val="0"/>
        <w:numPr>
          <w:ilvl w:val="0"/>
          <w:numId w:val="42"/>
        </w:numPr>
        <w:tabs>
          <w:tab w:val="left" w:pos="284"/>
          <w:tab w:val="left" w:pos="4536"/>
        </w:tabs>
        <w:autoSpaceDE w:val="0"/>
        <w:autoSpaceDN w:val="0"/>
        <w:adjustRightInd w:val="0"/>
        <w:spacing w:line="276" w:lineRule="auto"/>
        <w:ind w:left="284" w:hanging="284"/>
      </w:pPr>
      <w:r>
        <w:t xml:space="preserve">Popcorn often </w:t>
      </w:r>
      <w:r w:rsidR="002527C0">
        <w:t xml:space="preserve">has </w:t>
      </w:r>
      <w:r>
        <w:t>too many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0240CF90" w14:textId="77777777" w:rsidR="00457316" w:rsidRDefault="00457316" w:rsidP="00457316">
      <w:pPr>
        <w:pStyle w:val="questions"/>
        <w:ind w:left="720" w:firstLine="0"/>
      </w:pPr>
    </w:p>
    <w:p w14:paraId="0B678655" w14:textId="77777777" w:rsidR="00457316" w:rsidRDefault="00457316" w:rsidP="00457316">
      <w:pPr>
        <w:pStyle w:val="questions"/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ind w:left="283" w:hanging="283"/>
      </w:pPr>
      <w:r>
        <w:br w:type="column"/>
      </w:r>
      <w:r>
        <w:tab/>
        <w:t>vitamin C.</w:t>
      </w:r>
    </w:p>
    <w:p w14:paraId="1D991525" w14:textId="77777777" w:rsidR="00457316" w:rsidRDefault="00457316" w:rsidP="00457316">
      <w:pPr>
        <w:pStyle w:val="questions"/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ind w:left="283" w:hanging="283"/>
      </w:pPr>
      <w:r>
        <w:tab/>
        <w:t>good things in it.</w:t>
      </w:r>
    </w:p>
    <w:p w14:paraId="14CCE1A2" w14:textId="77777777" w:rsidR="00457316" w:rsidRDefault="00457316" w:rsidP="00457316">
      <w:pPr>
        <w:pStyle w:val="questions"/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ind w:left="283" w:hanging="283"/>
      </w:pPr>
      <w:r>
        <w:tab/>
        <w:t>fried potatoes.</w:t>
      </w:r>
    </w:p>
    <w:p w14:paraId="12F8CD19" w14:textId="77777777" w:rsidR="00457316" w:rsidRDefault="00457316" w:rsidP="00457316">
      <w:pPr>
        <w:pStyle w:val="questions"/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ind w:left="283" w:hanging="283"/>
      </w:pPr>
      <w:r>
        <w:tab/>
        <w:t>boiled potatoes.</w:t>
      </w:r>
    </w:p>
    <w:p w14:paraId="6DE0ED9E" w14:textId="77777777" w:rsidR="00457316" w:rsidRDefault="00457316" w:rsidP="00457316">
      <w:pPr>
        <w:pStyle w:val="questions"/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ind w:left="283" w:hanging="283"/>
      </w:pPr>
      <w:r>
        <w:tab/>
        <w:t>bad things on it.</w:t>
      </w:r>
    </w:p>
    <w:p w14:paraId="6908AB10" w14:textId="77777777" w:rsidR="00457316" w:rsidRDefault="00457316" w:rsidP="00457316">
      <w:pPr>
        <w:pStyle w:val="questions"/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ind w:left="283" w:hanging="283"/>
      </w:pPr>
      <w:r>
        <w:tab/>
        <w:t>sugar in it.</w:t>
      </w:r>
    </w:p>
    <w:p w14:paraId="0C97732F" w14:textId="77777777" w:rsidR="00457316" w:rsidRDefault="00457316" w:rsidP="00457316">
      <w:pPr>
        <w:pStyle w:val="questions"/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ind w:left="283" w:hanging="283"/>
      </w:pPr>
      <w:r>
        <w:tab/>
        <w:t>not enough vitamins.</w:t>
      </w:r>
    </w:p>
    <w:p w14:paraId="292A9AE8" w14:textId="77777777" w:rsidR="00457316" w:rsidRDefault="00457316" w:rsidP="00457316">
      <w:pPr>
        <w:pStyle w:val="questions"/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ind w:left="283" w:hanging="283"/>
      </w:pPr>
      <w:r>
        <w:tab/>
        <w:t>coffee.</w:t>
      </w:r>
    </w:p>
    <w:p w14:paraId="62857F09" w14:textId="77777777" w:rsidR="00457316" w:rsidRPr="00AB1157" w:rsidRDefault="00457316" w:rsidP="00457316">
      <w:pPr>
        <w:pStyle w:val="questions"/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ind w:left="283" w:hanging="283"/>
        <w:rPr>
          <w:i/>
        </w:rPr>
      </w:pPr>
      <w:r>
        <w:tab/>
      </w:r>
      <w:r w:rsidR="00056463" w:rsidRPr="00901F62">
        <w:rPr>
          <w:strike/>
        </w:rPr>
        <w:t>fruit and vegetables</w:t>
      </w:r>
      <w:r w:rsidR="00056463" w:rsidRPr="00AB1157">
        <w:rPr>
          <w:i/>
          <w:strike/>
        </w:rPr>
        <w:t>.</w:t>
      </w:r>
    </w:p>
    <w:p w14:paraId="3667646C" w14:textId="77777777" w:rsidR="00457316" w:rsidRDefault="00457316" w:rsidP="00457316">
      <w:pPr>
        <w:pStyle w:val="questions"/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ind w:left="283" w:hanging="283"/>
        <w:rPr>
          <w:position w:val="-10"/>
        </w:rPr>
      </w:pPr>
      <w:r>
        <w:tab/>
        <w:t>things you like.</w:t>
      </w:r>
      <w:r>
        <w:rPr>
          <w:position w:val="-10"/>
        </w:rPr>
        <w:tab/>
      </w:r>
    </w:p>
    <w:tbl>
      <w:tblPr>
        <w:tblStyle w:val="TableGrid"/>
        <w:tblW w:w="0" w:type="auto"/>
        <w:tblInd w:w="4248" w:type="dxa"/>
        <w:tblLook w:val="04A0" w:firstRow="1" w:lastRow="0" w:firstColumn="1" w:lastColumn="0" w:noHBand="0" w:noVBand="1"/>
      </w:tblPr>
      <w:tblGrid>
        <w:gridCol w:w="476"/>
        <w:gridCol w:w="439"/>
      </w:tblGrid>
      <w:tr w:rsidR="00457316" w14:paraId="607BA0E0" w14:textId="77777777" w:rsidTr="005313B7">
        <w:tc>
          <w:tcPr>
            <w:tcW w:w="476" w:type="dxa"/>
          </w:tcPr>
          <w:p w14:paraId="37844925" w14:textId="77777777" w:rsidR="00457316" w:rsidRDefault="00457316" w:rsidP="005313B7">
            <w:pPr>
              <w:pStyle w:val="questions"/>
              <w:ind w:left="0" w:firstLine="0"/>
            </w:pPr>
          </w:p>
        </w:tc>
        <w:tc>
          <w:tcPr>
            <w:tcW w:w="439" w:type="dxa"/>
            <w:shd w:val="clear" w:color="auto" w:fill="000000" w:themeFill="text1"/>
          </w:tcPr>
          <w:p w14:paraId="68F6D5F9" w14:textId="77777777" w:rsidR="00457316" w:rsidRPr="0057318B" w:rsidRDefault="00457316" w:rsidP="00457316">
            <w:pPr>
              <w:pStyle w:val="questions"/>
              <w:spacing w:after="8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14:paraId="01D78F0A" w14:textId="77777777" w:rsidR="00457316" w:rsidRDefault="00457316" w:rsidP="00457316">
      <w:pPr>
        <w:pStyle w:val="questions"/>
        <w:sectPr w:rsidR="00457316" w:rsidSect="00457316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</w:p>
    <w:p w14:paraId="4597280F" w14:textId="77777777" w:rsidR="00457316" w:rsidRPr="00457316" w:rsidRDefault="00457316" w:rsidP="00457316">
      <w:pPr>
        <w:keepNext/>
        <w:widowControl w:val="0"/>
        <w:autoSpaceDE w:val="0"/>
        <w:autoSpaceDN w:val="0"/>
        <w:adjustRightInd w:val="0"/>
        <w:spacing w:before="0"/>
        <w:rPr>
          <w:b/>
          <w:bCs/>
          <w:sz w:val="22"/>
        </w:rPr>
        <w:sectPr w:rsidR="00457316" w:rsidRPr="00457316" w:rsidSect="009B610D"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  <w:r w:rsidRPr="00457316">
        <w:rPr>
          <w:b/>
          <w:bCs/>
          <w:sz w:val="22"/>
        </w:rPr>
        <w:t>2</w:t>
      </w:r>
      <w:r w:rsidRPr="00457316">
        <w:rPr>
          <w:b/>
          <w:bCs/>
          <w:sz w:val="22"/>
        </w:rPr>
        <w:tab/>
        <w:t>Read the article again. Mark the sentences T (true), F (false)</w:t>
      </w:r>
      <w:r w:rsidR="002527C0">
        <w:rPr>
          <w:b/>
          <w:bCs/>
          <w:sz w:val="22"/>
        </w:rPr>
        <w:t>,</w:t>
      </w:r>
      <w:r w:rsidRPr="00457316">
        <w:rPr>
          <w:b/>
          <w:bCs/>
          <w:sz w:val="22"/>
        </w:rPr>
        <w:t xml:space="preserve"> or DS (the article doesn’t say).</w:t>
      </w:r>
    </w:p>
    <w:p w14:paraId="52E88E7C" w14:textId="77777777" w:rsidR="00457316" w:rsidRPr="00457316" w:rsidRDefault="00457316" w:rsidP="00457316">
      <w:pPr>
        <w:widowControl w:val="0"/>
        <w:numPr>
          <w:ilvl w:val="0"/>
          <w:numId w:val="44"/>
        </w:numPr>
        <w:tabs>
          <w:tab w:val="left" w:pos="284"/>
          <w:tab w:val="left" w:pos="4678"/>
        </w:tabs>
        <w:autoSpaceDE w:val="0"/>
        <w:autoSpaceDN w:val="0"/>
        <w:adjustRightInd w:val="0"/>
        <w:ind w:left="284" w:hanging="284"/>
      </w:pPr>
      <w:r w:rsidRPr="00457316">
        <w:t>Fruit and vegetables are the only healthy food.</w:t>
      </w:r>
      <w:r w:rsidRPr="00457316">
        <w:tab/>
      </w:r>
      <w:proofErr w:type="gramStart"/>
      <w:r w:rsidRPr="00457316">
        <w:rPr>
          <w:color w:val="FFFFFF" w:themeColor="background1"/>
          <w:bdr w:val="single" w:sz="8" w:space="0" w:color="auto"/>
        </w:rPr>
        <w:t>.</w:t>
      </w:r>
      <w:r w:rsidRPr="00D03A58">
        <w:rPr>
          <w:i/>
          <w:color w:val="404040"/>
          <w:bdr w:val="single" w:sz="8" w:space="0" w:color="auto"/>
        </w:rPr>
        <w:t>F</w:t>
      </w:r>
      <w:r w:rsidRPr="00457316">
        <w:rPr>
          <w:color w:val="FFFFFF" w:themeColor="background1"/>
          <w:bdr w:val="single" w:sz="8" w:space="0" w:color="auto"/>
        </w:rPr>
        <w:t>.</w:t>
      </w:r>
      <w:proofErr w:type="gramEnd"/>
    </w:p>
    <w:p w14:paraId="3EAEFD05" w14:textId="77777777" w:rsidR="00457316" w:rsidRPr="00457316" w:rsidRDefault="00457316" w:rsidP="00457316">
      <w:pPr>
        <w:widowControl w:val="0"/>
        <w:numPr>
          <w:ilvl w:val="0"/>
          <w:numId w:val="44"/>
        </w:numPr>
        <w:tabs>
          <w:tab w:val="left" w:pos="284"/>
          <w:tab w:val="left" w:pos="4678"/>
        </w:tabs>
        <w:autoSpaceDE w:val="0"/>
        <w:autoSpaceDN w:val="0"/>
        <w:adjustRightInd w:val="0"/>
        <w:ind w:left="567" w:hanging="567"/>
      </w:pPr>
      <w:r w:rsidRPr="00457316">
        <w:t>The sugar in chocolate is healthy.</w:t>
      </w:r>
      <w:r w:rsidRPr="00457316">
        <w:tab/>
      </w:r>
      <w:proofErr w:type="gramStart"/>
      <w:r w:rsidRPr="00457316">
        <w:rPr>
          <w:color w:val="FFFFFF" w:themeColor="background1"/>
          <w:bdr w:val="single" w:sz="8" w:space="0" w:color="auto"/>
        </w:rPr>
        <w:t>.a.</w:t>
      </w:r>
      <w:proofErr w:type="gramEnd"/>
    </w:p>
    <w:p w14:paraId="5A2D77B7" w14:textId="77777777" w:rsidR="00457316" w:rsidRPr="00457316" w:rsidRDefault="00457316" w:rsidP="00457316">
      <w:pPr>
        <w:widowControl w:val="0"/>
        <w:numPr>
          <w:ilvl w:val="0"/>
          <w:numId w:val="44"/>
        </w:numPr>
        <w:tabs>
          <w:tab w:val="left" w:pos="284"/>
          <w:tab w:val="left" w:pos="4678"/>
        </w:tabs>
        <w:autoSpaceDE w:val="0"/>
        <w:autoSpaceDN w:val="0"/>
        <w:adjustRightInd w:val="0"/>
        <w:ind w:left="567" w:hanging="567"/>
      </w:pPr>
      <w:r w:rsidRPr="00457316">
        <w:t xml:space="preserve">Children eat too much chocolate. </w:t>
      </w:r>
      <w:r w:rsidRPr="00457316">
        <w:tab/>
      </w:r>
      <w:proofErr w:type="gramStart"/>
      <w:r w:rsidRPr="00457316">
        <w:rPr>
          <w:color w:val="FFFFFF" w:themeColor="background1"/>
          <w:bdr w:val="single" w:sz="8" w:space="0" w:color="auto"/>
        </w:rPr>
        <w:t>.a.</w:t>
      </w:r>
      <w:proofErr w:type="gramEnd"/>
    </w:p>
    <w:p w14:paraId="1D568B96" w14:textId="77777777" w:rsidR="00457316" w:rsidRPr="00457316" w:rsidRDefault="00457316" w:rsidP="00457316">
      <w:pPr>
        <w:widowControl w:val="0"/>
        <w:numPr>
          <w:ilvl w:val="0"/>
          <w:numId w:val="44"/>
        </w:numPr>
        <w:tabs>
          <w:tab w:val="left" w:pos="284"/>
          <w:tab w:val="left" w:pos="4678"/>
        </w:tabs>
        <w:autoSpaceDE w:val="0"/>
        <w:autoSpaceDN w:val="0"/>
        <w:adjustRightInd w:val="0"/>
        <w:ind w:left="567" w:hanging="567"/>
      </w:pPr>
      <w:r w:rsidRPr="00457316">
        <w:t xml:space="preserve">It’s not good to drink coffee all the time. </w:t>
      </w:r>
      <w:r w:rsidRPr="00457316">
        <w:tab/>
      </w:r>
      <w:proofErr w:type="gramStart"/>
      <w:r w:rsidRPr="00457316">
        <w:rPr>
          <w:color w:val="FFFFFF" w:themeColor="background1"/>
          <w:bdr w:val="single" w:sz="8" w:space="0" w:color="auto"/>
        </w:rPr>
        <w:t>.a.</w:t>
      </w:r>
      <w:proofErr w:type="gramEnd"/>
    </w:p>
    <w:p w14:paraId="1C35C6BF" w14:textId="26D4B81D" w:rsidR="00457316" w:rsidRPr="00457316" w:rsidRDefault="00457316" w:rsidP="00457316">
      <w:pPr>
        <w:widowControl w:val="0"/>
        <w:numPr>
          <w:ilvl w:val="0"/>
          <w:numId w:val="44"/>
        </w:numPr>
        <w:tabs>
          <w:tab w:val="left" w:pos="284"/>
          <w:tab w:val="left" w:pos="4678"/>
        </w:tabs>
        <w:autoSpaceDE w:val="0"/>
        <w:autoSpaceDN w:val="0"/>
        <w:adjustRightInd w:val="0"/>
        <w:ind w:left="567" w:hanging="567"/>
      </w:pPr>
      <w:r w:rsidRPr="00457316">
        <w:br w:type="column"/>
      </w:r>
      <w:r w:rsidRPr="00457316">
        <w:t xml:space="preserve">Coffee can help people </w:t>
      </w:r>
      <w:r w:rsidR="002527C0">
        <w:t>playing</w:t>
      </w:r>
      <w:r w:rsidR="002527C0" w:rsidRPr="00457316">
        <w:t xml:space="preserve"> </w:t>
      </w:r>
      <w:r w:rsidRPr="00457316">
        <w:t>sport</w:t>
      </w:r>
      <w:r w:rsidR="002527C0">
        <w:t>s</w:t>
      </w:r>
      <w:r w:rsidRPr="00457316">
        <w:t xml:space="preserve">. </w:t>
      </w:r>
      <w:r w:rsidRPr="00457316">
        <w:tab/>
      </w:r>
      <w:r w:rsidRPr="00457316">
        <w:rPr>
          <w:color w:val="FFFFFF" w:themeColor="background1"/>
          <w:bdr w:val="single" w:sz="8" w:space="0" w:color="auto"/>
        </w:rPr>
        <w:t>. a</w:t>
      </w:r>
    </w:p>
    <w:p w14:paraId="56164B47" w14:textId="77777777" w:rsidR="00457316" w:rsidRPr="00457316" w:rsidRDefault="00457316" w:rsidP="00457316">
      <w:pPr>
        <w:widowControl w:val="0"/>
        <w:numPr>
          <w:ilvl w:val="0"/>
          <w:numId w:val="44"/>
        </w:numPr>
        <w:tabs>
          <w:tab w:val="left" w:pos="284"/>
          <w:tab w:val="left" w:pos="4678"/>
        </w:tabs>
        <w:autoSpaceDE w:val="0"/>
        <w:autoSpaceDN w:val="0"/>
        <w:adjustRightInd w:val="0"/>
        <w:ind w:left="567" w:hanging="567"/>
      </w:pPr>
      <w:r w:rsidRPr="00457316">
        <w:t>There isn’t any sugar in potatoes.</w:t>
      </w:r>
      <w:r w:rsidRPr="00457316">
        <w:tab/>
      </w:r>
      <w:proofErr w:type="gramStart"/>
      <w:r w:rsidRPr="00457316">
        <w:rPr>
          <w:color w:val="FFFFFF" w:themeColor="background1"/>
          <w:bdr w:val="single" w:sz="8" w:space="0" w:color="auto"/>
        </w:rPr>
        <w:t>.a.</w:t>
      </w:r>
      <w:proofErr w:type="gramEnd"/>
    </w:p>
    <w:p w14:paraId="3052BDFB" w14:textId="77777777" w:rsidR="00457316" w:rsidRPr="00457316" w:rsidRDefault="00457316" w:rsidP="00457316">
      <w:pPr>
        <w:widowControl w:val="0"/>
        <w:numPr>
          <w:ilvl w:val="0"/>
          <w:numId w:val="44"/>
        </w:numPr>
        <w:tabs>
          <w:tab w:val="left" w:pos="284"/>
          <w:tab w:val="left" w:pos="4678"/>
        </w:tabs>
        <w:autoSpaceDE w:val="0"/>
        <w:autoSpaceDN w:val="0"/>
        <w:adjustRightInd w:val="0"/>
        <w:ind w:left="567" w:hanging="567"/>
      </w:pPr>
      <w:r w:rsidRPr="00457316">
        <w:t>People usually eat the healthy part of the potato.</w:t>
      </w:r>
      <w:r w:rsidRPr="00457316">
        <w:tab/>
      </w:r>
      <w:proofErr w:type="gramStart"/>
      <w:r w:rsidRPr="00457316">
        <w:rPr>
          <w:color w:val="FFFFFF" w:themeColor="background1"/>
          <w:bdr w:val="single" w:sz="8" w:space="0" w:color="auto"/>
        </w:rPr>
        <w:t>.a.</w:t>
      </w:r>
      <w:proofErr w:type="gramEnd"/>
    </w:p>
    <w:p w14:paraId="714F2231" w14:textId="77777777" w:rsidR="00457316" w:rsidRPr="00457316" w:rsidRDefault="00457316" w:rsidP="00457316">
      <w:pPr>
        <w:widowControl w:val="0"/>
        <w:numPr>
          <w:ilvl w:val="0"/>
          <w:numId w:val="44"/>
        </w:numPr>
        <w:tabs>
          <w:tab w:val="left" w:pos="284"/>
          <w:tab w:val="left" w:pos="4678"/>
        </w:tabs>
        <w:autoSpaceDE w:val="0"/>
        <w:autoSpaceDN w:val="0"/>
        <w:adjustRightInd w:val="0"/>
        <w:ind w:left="567" w:hanging="567"/>
      </w:pPr>
      <w:r w:rsidRPr="00457316">
        <w:t xml:space="preserve">Popcorn is popular because it isn’t expensive. </w:t>
      </w:r>
      <w:r w:rsidRPr="00457316">
        <w:tab/>
      </w:r>
      <w:proofErr w:type="gramStart"/>
      <w:r w:rsidRPr="00457316">
        <w:rPr>
          <w:color w:val="FFFFFF" w:themeColor="background1"/>
          <w:bdr w:val="single" w:sz="8" w:space="0" w:color="auto"/>
        </w:rPr>
        <w:t>.a.</w:t>
      </w:r>
      <w:proofErr w:type="gramEnd"/>
    </w:p>
    <w:p w14:paraId="03DFB41B" w14:textId="77777777" w:rsidR="00457316" w:rsidRPr="00457316" w:rsidRDefault="00457316" w:rsidP="00457316">
      <w:pPr>
        <w:widowControl w:val="0"/>
        <w:numPr>
          <w:ilvl w:val="0"/>
          <w:numId w:val="44"/>
        </w:numPr>
        <w:tabs>
          <w:tab w:val="left" w:pos="284"/>
          <w:tab w:val="left" w:pos="4678"/>
        </w:tabs>
        <w:autoSpaceDE w:val="0"/>
        <w:autoSpaceDN w:val="0"/>
        <w:adjustRightInd w:val="0"/>
        <w:ind w:left="567" w:hanging="567"/>
      </w:pPr>
      <w:r w:rsidRPr="00457316">
        <w:t>Popcorn is often unhealthy.</w:t>
      </w:r>
      <w:r>
        <w:t xml:space="preserve"> </w:t>
      </w:r>
      <w:r w:rsidRPr="00457316">
        <w:tab/>
      </w:r>
      <w:proofErr w:type="gramStart"/>
      <w:r w:rsidRPr="00457316">
        <w:rPr>
          <w:color w:val="FFFFFF" w:themeColor="background1"/>
          <w:bdr w:val="single" w:sz="8" w:space="0" w:color="auto"/>
        </w:rPr>
        <w:t>.a.</w:t>
      </w:r>
      <w:proofErr w:type="gramEnd"/>
    </w:p>
    <w:p w14:paraId="380D1E7D" w14:textId="77777777" w:rsidR="00457316" w:rsidRPr="00457316" w:rsidRDefault="00457316" w:rsidP="00457316">
      <w:pPr>
        <w:widowControl w:val="0"/>
        <w:tabs>
          <w:tab w:val="left" w:pos="284"/>
          <w:tab w:val="left" w:pos="4678"/>
        </w:tabs>
        <w:autoSpaceDE w:val="0"/>
        <w:autoSpaceDN w:val="0"/>
        <w:adjustRightInd w:val="0"/>
        <w:rPr>
          <w:color w:val="FFFFFF" w:themeColor="background1"/>
          <w:bdr w:val="single" w:sz="8" w:space="0" w:color="auto"/>
        </w:rPr>
      </w:pPr>
    </w:p>
    <w:tbl>
      <w:tblPr>
        <w:tblStyle w:val="TableGrid1"/>
        <w:tblW w:w="0" w:type="auto"/>
        <w:tblInd w:w="4248" w:type="dxa"/>
        <w:tblLook w:val="04A0" w:firstRow="1" w:lastRow="0" w:firstColumn="1" w:lastColumn="0" w:noHBand="0" w:noVBand="1"/>
      </w:tblPr>
      <w:tblGrid>
        <w:gridCol w:w="476"/>
        <w:gridCol w:w="439"/>
      </w:tblGrid>
      <w:tr w:rsidR="00457316" w:rsidRPr="00457316" w14:paraId="6016E70C" w14:textId="77777777" w:rsidTr="005313B7">
        <w:tc>
          <w:tcPr>
            <w:tcW w:w="476" w:type="dxa"/>
          </w:tcPr>
          <w:p w14:paraId="6A578177" w14:textId="77777777" w:rsidR="00457316" w:rsidRPr="00457316" w:rsidRDefault="00457316" w:rsidP="00457316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80"/>
            </w:pPr>
          </w:p>
        </w:tc>
        <w:tc>
          <w:tcPr>
            <w:tcW w:w="439" w:type="dxa"/>
            <w:shd w:val="clear" w:color="auto" w:fill="000000" w:themeFill="text1"/>
          </w:tcPr>
          <w:p w14:paraId="3A0EAD30" w14:textId="77777777" w:rsidR="00457316" w:rsidRPr="00457316" w:rsidRDefault="00457316" w:rsidP="00457316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b/>
              </w:rPr>
            </w:pPr>
            <w:r w:rsidRPr="00457316">
              <w:rPr>
                <w:b/>
                <w:color w:val="FFFFFF" w:themeColor="background1"/>
              </w:rPr>
              <w:t>8</w:t>
            </w:r>
          </w:p>
        </w:tc>
      </w:tr>
    </w:tbl>
    <w:p w14:paraId="69AAA4AD" w14:textId="77777777" w:rsidR="00457316" w:rsidRDefault="00457316" w:rsidP="00457316">
      <w:pPr>
        <w:pStyle w:val="questions"/>
        <w:sectPr w:rsidR="00457316" w:rsidSect="00457316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</w:p>
    <w:p w14:paraId="527C8193" w14:textId="77777777" w:rsidR="00457316" w:rsidRDefault="00457316" w:rsidP="00457316">
      <w:pPr>
        <w:pStyle w:val="questions"/>
      </w:pPr>
      <w:r>
        <w:br w:type="page"/>
      </w:r>
    </w:p>
    <w:p w14:paraId="0D83C07E" w14:textId="77777777" w:rsidR="00457316" w:rsidRPr="007F196E" w:rsidRDefault="00457316" w:rsidP="00457316">
      <w:pPr>
        <w:pStyle w:val="Heading1"/>
      </w:pPr>
      <w:r w:rsidRPr="007F196E">
        <w:lastRenderedPageBreak/>
        <w:t>LISTENING</w:t>
      </w:r>
    </w:p>
    <w:p w14:paraId="127C5E52" w14:textId="49A7F146" w:rsidR="00457316" w:rsidRPr="007F196E" w:rsidRDefault="00457316" w:rsidP="00457316">
      <w:pPr>
        <w:pStyle w:val="Rubric"/>
      </w:pPr>
      <w:r w:rsidRPr="007F196E">
        <w:t>3</w:t>
      </w:r>
      <w:r w:rsidRPr="007F196E">
        <w:tab/>
      </w:r>
      <w:r w:rsidRPr="007B723F">
        <w:rPr>
          <w:noProof/>
          <w:lang w:eastAsia="en-GB"/>
        </w:rPr>
        <w:drawing>
          <wp:inline distT="0" distB="0" distL="0" distR="0" wp14:anchorId="4A8196A8" wp14:editId="687D86BE">
            <wp:extent cx="171450" cy="107654"/>
            <wp:effectExtent l="0" t="0" r="0" b="698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91" cy="11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7F196E">
        <w:t>Listen to</w:t>
      </w:r>
      <w:r>
        <w:t xml:space="preserve"> two teenagers in a café. </w:t>
      </w:r>
      <w:r w:rsidR="002527C0">
        <w:t xml:space="preserve">Check </w:t>
      </w:r>
      <w:r>
        <w:t>(</w:t>
      </w:r>
      <w:r w:rsidRPr="005526AA">
        <w:rPr>
          <w:rFonts w:ascii="Hypatia Sans Pro Regular" w:hAnsi="Hypatia Sans Pro Regular" w:cs="Hypatia Sans Pro Regular"/>
          <w:b w:val="0"/>
          <w:lang w:val="en-US"/>
        </w:rPr>
        <w:sym w:font="Wingdings" w:char="F0FC"/>
      </w:r>
      <w:r>
        <w:t>)</w:t>
      </w:r>
      <w:r w:rsidRPr="007F196E">
        <w:t xml:space="preserve"> the things they talk about.</w:t>
      </w:r>
    </w:p>
    <w:p w14:paraId="483B1A46" w14:textId="77777777" w:rsidR="00457316" w:rsidRPr="00486F5E" w:rsidRDefault="00457316" w:rsidP="00457316">
      <w:pPr>
        <w:pStyle w:val="questions"/>
        <w:widowControl w:val="0"/>
        <w:numPr>
          <w:ilvl w:val="0"/>
          <w:numId w:val="45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486F5E">
        <w:rPr>
          <w:lang w:val="en-US"/>
        </w:rPr>
        <w:t xml:space="preserve">They both like the café. </w:t>
      </w:r>
      <w:r w:rsidRPr="00486F5E">
        <w:rPr>
          <w:rFonts w:ascii="Hypatia Sans Pro Regular" w:hAnsi="Hypatia Sans Pro Regular" w:cs="Hypatia Sans Pro Regular"/>
          <w:lang w:val="en-US"/>
        </w:rPr>
        <w:tab/>
        <w:t xml:space="preserve"> </w:t>
      </w:r>
      <w:r>
        <w:rPr>
          <w:rFonts w:ascii="Hypatia Sans Pro Regular" w:hAnsi="Hypatia Sans Pro Regular" w:cs="Hypatia Sans Pro Regular"/>
          <w:lang w:val="en-US"/>
        </w:rPr>
        <w:tab/>
      </w:r>
      <w:r>
        <w:rPr>
          <w:rFonts w:ascii="Hypatia Sans Pro Regular" w:hAnsi="Hypatia Sans Pro Regular" w:cs="Hypatia Sans Pro Regular"/>
          <w:lang w:val="en-US"/>
        </w:rPr>
        <w:tab/>
      </w:r>
      <w:r>
        <w:rPr>
          <w:rFonts w:ascii="Hypatia Sans Pro Regular" w:hAnsi="Hypatia Sans Pro Regular" w:cs="Hypatia Sans Pro Regular"/>
          <w:lang w:val="en-US"/>
        </w:rPr>
        <w:tab/>
      </w:r>
      <w:r w:rsidRPr="00D03A58">
        <w:rPr>
          <w:rFonts w:ascii="Hypatia Sans Pro Regular" w:hAnsi="Hypatia Sans Pro Regular" w:cs="Hypatia Sans Pro Regular"/>
          <w:i/>
          <w:color w:val="404040"/>
          <w:bdr w:val="single" w:sz="8" w:space="0" w:color="auto"/>
          <w:lang w:val="en-US"/>
        </w:rPr>
        <w:sym w:font="Wingdings" w:char="F0FC"/>
      </w:r>
      <w:r w:rsidRPr="00F7185B">
        <w:rPr>
          <w:rFonts w:ascii="Hypatia Sans Pro Regular" w:hAnsi="Hypatia Sans Pro Regular" w:cs="Hypatia Sans Pro Regular"/>
          <w:color w:val="FFFFFF" w:themeColor="background1"/>
          <w:bdr w:val="single" w:sz="8" w:space="0" w:color="auto"/>
          <w:lang w:val="en-US"/>
        </w:rPr>
        <w:t>.</w:t>
      </w:r>
    </w:p>
    <w:p w14:paraId="1E6BC8E5" w14:textId="77777777" w:rsidR="00457316" w:rsidRPr="00486F5E" w:rsidRDefault="00457316" w:rsidP="00457316">
      <w:pPr>
        <w:pStyle w:val="questions"/>
        <w:widowControl w:val="0"/>
        <w:numPr>
          <w:ilvl w:val="0"/>
          <w:numId w:val="45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486F5E">
        <w:rPr>
          <w:lang w:val="en-US"/>
        </w:rPr>
        <w:t>They want something to eat.</w:t>
      </w:r>
      <w:r>
        <w:rPr>
          <w:lang w:val="en-US"/>
        </w:rPr>
        <w:tab/>
      </w:r>
      <w:r>
        <w:rPr>
          <w:lang w:val="en-US"/>
        </w:rPr>
        <w:tab/>
      </w:r>
      <w:r w:rsidRPr="00486F5E">
        <w:rPr>
          <w:lang w:val="en-US"/>
        </w:rPr>
        <w:tab/>
      </w:r>
      <w:r>
        <w:rPr>
          <w:lang w:val="en-US"/>
        </w:rPr>
        <w:tab/>
      </w:r>
      <w:proofErr w:type="gramStart"/>
      <w:r w:rsidRPr="00F7185B">
        <w:rPr>
          <w:color w:val="FFFFFF" w:themeColor="background1"/>
          <w:bdr w:val="single" w:sz="8" w:space="0" w:color="auto"/>
          <w:lang w:val="en-US"/>
        </w:rPr>
        <w:t>.a.</w:t>
      </w:r>
      <w:proofErr w:type="gramEnd"/>
    </w:p>
    <w:p w14:paraId="2806CE63" w14:textId="77777777" w:rsidR="00457316" w:rsidRPr="00486F5E" w:rsidRDefault="00457316" w:rsidP="00457316">
      <w:pPr>
        <w:pStyle w:val="questions"/>
        <w:widowControl w:val="0"/>
        <w:numPr>
          <w:ilvl w:val="0"/>
          <w:numId w:val="45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486F5E">
        <w:rPr>
          <w:lang w:val="en-US"/>
        </w:rPr>
        <w:t>They always come to this café with friends.</w:t>
      </w:r>
      <w:r w:rsidRPr="00486F5E">
        <w:rPr>
          <w:lang w:val="en-US"/>
        </w:rPr>
        <w:tab/>
      </w:r>
      <w:r>
        <w:rPr>
          <w:lang w:val="en-US"/>
        </w:rPr>
        <w:tab/>
      </w:r>
      <w:proofErr w:type="gramStart"/>
      <w:r w:rsidRPr="00F7185B">
        <w:rPr>
          <w:color w:val="FFFFFF" w:themeColor="background1"/>
          <w:bdr w:val="single" w:sz="8" w:space="0" w:color="auto"/>
          <w:lang w:val="en-US"/>
        </w:rPr>
        <w:t>.a.</w:t>
      </w:r>
      <w:proofErr w:type="gramEnd"/>
    </w:p>
    <w:p w14:paraId="28287399" w14:textId="77777777" w:rsidR="00457316" w:rsidRPr="00486F5E" w:rsidRDefault="00457316" w:rsidP="00457316">
      <w:pPr>
        <w:pStyle w:val="questions"/>
        <w:widowControl w:val="0"/>
        <w:numPr>
          <w:ilvl w:val="0"/>
          <w:numId w:val="45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486F5E">
        <w:rPr>
          <w:lang w:val="en-US"/>
        </w:rPr>
        <w:t>There isn’t any apple juice in the café.</w:t>
      </w:r>
      <w:r w:rsidRPr="00486F5E">
        <w:rPr>
          <w:lang w:val="en-US"/>
        </w:rPr>
        <w:tab/>
      </w:r>
      <w:r>
        <w:rPr>
          <w:lang w:val="en-US"/>
        </w:rPr>
        <w:tab/>
      </w:r>
      <w:proofErr w:type="gramStart"/>
      <w:r w:rsidRPr="00F7185B">
        <w:rPr>
          <w:color w:val="FFFFFF" w:themeColor="background1"/>
          <w:bdr w:val="single" w:sz="8" w:space="0" w:color="auto"/>
          <w:lang w:val="en-US"/>
        </w:rPr>
        <w:t>.a.</w:t>
      </w:r>
      <w:proofErr w:type="gramEnd"/>
    </w:p>
    <w:p w14:paraId="32E780EF" w14:textId="77777777" w:rsidR="00457316" w:rsidRPr="00486F5E" w:rsidRDefault="00457316" w:rsidP="00457316">
      <w:pPr>
        <w:pStyle w:val="questions"/>
        <w:widowControl w:val="0"/>
        <w:numPr>
          <w:ilvl w:val="0"/>
          <w:numId w:val="45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486F5E">
        <w:rPr>
          <w:lang w:val="en-US"/>
        </w:rPr>
        <w:t>The waiter is too slow.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486F5E">
        <w:rPr>
          <w:lang w:val="en-US"/>
        </w:rPr>
        <w:tab/>
      </w:r>
      <w:proofErr w:type="gramStart"/>
      <w:r w:rsidRPr="00F7185B">
        <w:rPr>
          <w:color w:val="FFFFFF" w:themeColor="background1"/>
          <w:bdr w:val="single" w:sz="8" w:space="0" w:color="auto"/>
          <w:lang w:val="en-US"/>
        </w:rPr>
        <w:t>.a.</w:t>
      </w:r>
      <w:proofErr w:type="gramEnd"/>
    </w:p>
    <w:p w14:paraId="764A2E2F" w14:textId="77777777" w:rsidR="00457316" w:rsidRPr="00486F5E" w:rsidRDefault="00457316" w:rsidP="00457316">
      <w:pPr>
        <w:pStyle w:val="questions"/>
        <w:widowControl w:val="0"/>
        <w:numPr>
          <w:ilvl w:val="0"/>
          <w:numId w:val="45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486F5E">
        <w:rPr>
          <w:lang w:val="en-US"/>
        </w:rPr>
        <w:t>They both want lemonade.</w:t>
      </w:r>
      <w:r w:rsidRPr="00486F5E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gramStart"/>
      <w:r w:rsidRPr="00F7185B">
        <w:rPr>
          <w:color w:val="FFFFFF" w:themeColor="background1"/>
          <w:bdr w:val="single" w:sz="8" w:space="0" w:color="auto"/>
          <w:lang w:val="en-US"/>
        </w:rPr>
        <w:t>.a.</w:t>
      </w:r>
      <w:proofErr w:type="gramEnd"/>
    </w:p>
    <w:p w14:paraId="16DAA75B" w14:textId="09E900E1" w:rsidR="00457316" w:rsidRPr="00486F5E" w:rsidRDefault="00457316" w:rsidP="00457316">
      <w:pPr>
        <w:pStyle w:val="questions"/>
        <w:widowControl w:val="0"/>
        <w:numPr>
          <w:ilvl w:val="0"/>
          <w:numId w:val="45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486F5E">
        <w:rPr>
          <w:lang w:val="en-US"/>
        </w:rPr>
        <w:t xml:space="preserve">There are </w:t>
      </w:r>
      <w:r w:rsidR="002527C0">
        <w:rPr>
          <w:lang w:val="en-US"/>
        </w:rPr>
        <w:t>a lot</w:t>
      </w:r>
      <w:r w:rsidR="002527C0" w:rsidRPr="00486F5E">
        <w:rPr>
          <w:lang w:val="en-US"/>
        </w:rPr>
        <w:t xml:space="preserve"> </w:t>
      </w:r>
      <w:r w:rsidRPr="00486F5E">
        <w:rPr>
          <w:lang w:val="en-US"/>
        </w:rPr>
        <w:t>of strange things on the menu.</w:t>
      </w:r>
      <w:r w:rsidRPr="00486F5E">
        <w:rPr>
          <w:lang w:val="en-US"/>
        </w:rPr>
        <w:tab/>
      </w:r>
      <w:proofErr w:type="gramStart"/>
      <w:r w:rsidRPr="00F7185B">
        <w:rPr>
          <w:color w:val="FFFFFF" w:themeColor="background1"/>
          <w:bdr w:val="single" w:sz="8" w:space="0" w:color="auto"/>
          <w:lang w:val="en-US"/>
        </w:rPr>
        <w:t>.a.</w:t>
      </w:r>
      <w:proofErr w:type="gramEnd"/>
    </w:p>
    <w:p w14:paraId="5D52FF49" w14:textId="77777777" w:rsidR="00457316" w:rsidRPr="00486F5E" w:rsidRDefault="00457316" w:rsidP="00457316">
      <w:pPr>
        <w:pStyle w:val="questions"/>
        <w:widowControl w:val="0"/>
        <w:numPr>
          <w:ilvl w:val="0"/>
          <w:numId w:val="45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486F5E">
        <w:rPr>
          <w:lang w:val="en-US"/>
        </w:rPr>
        <w:t>They think the menu is wrong.</w:t>
      </w:r>
      <w:r>
        <w:rPr>
          <w:lang w:val="en-US"/>
        </w:rPr>
        <w:tab/>
      </w:r>
      <w:r>
        <w:rPr>
          <w:lang w:val="en-US"/>
        </w:rPr>
        <w:tab/>
      </w:r>
      <w:r w:rsidRPr="00486F5E">
        <w:rPr>
          <w:lang w:val="en-US"/>
        </w:rPr>
        <w:tab/>
      </w:r>
      <w:proofErr w:type="gramStart"/>
      <w:r w:rsidRPr="00F7185B">
        <w:rPr>
          <w:color w:val="FFFFFF" w:themeColor="background1"/>
          <w:bdr w:val="single" w:sz="8" w:space="0" w:color="auto"/>
          <w:lang w:val="en-US"/>
        </w:rPr>
        <w:t>.a.</w:t>
      </w:r>
      <w:proofErr w:type="gramEnd"/>
    </w:p>
    <w:p w14:paraId="54187A52" w14:textId="77777777" w:rsidR="00457316" w:rsidRPr="00486F5E" w:rsidRDefault="00457316" w:rsidP="00457316">
      <w:pPr>
        <w:pStyle w:val="questions"/>
        <w:widowControl w:val="0"/>
        <w:numPr>
          <w:ilvl w:val="0"/>
          <w:numId w:val="45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486F5E">
        <w:rPr>
          <w:lang w:val="en-US"/>
        </w:rPr>
        <w:t>Paul doesn’t like chicken.</w:t>
      </w:r>
      <w:r>
        <w:rPr>
          <w:lang w:val="en-US"/>
        </w:rPr>
        <w:tab/>
      </w:r>
      <w:r>
        <w:rPr>
          <w:lang w:val="en-US"/>
        </w:rPr>
        <w:tab/>
      </w:r>
      <w:r w:rsidRPr="00486F5E">
        <w:rPr>
          <w:lang w:val="en-US"/>
        </w:rPr>
        <w:tab/>
      </w:r>
      <w:r>
        <w:rPr>
          <w:lang w:val="en-US"/>
        </w:rPr>
        <w:tab/>
      </w:r>
      <w:proofErr w:type="gramStart"/>
      <w:r w:rsidRPr="00F7185B">
        <w:rPr>
          <w:color w:val="FFFFFF" w:themeColor="background1"/>
          <w:bdr w:val="single" w:sz="8" w:space="0" w:color="auto"/>
          <w:lang w:val="en-US"/>
        </w:rPr>
        <w:t>.a.</w:t>
      </w:r>
      <w:proofErr w:type="gramEnd"/>
    </w:p>
    <w:p w14:paraId="4A197DB8" w14:textId="77777777" w:rsidR="00457316" w:rsidRPr="00486F5E" w:rsidRDefault="00457316" w:rsidP="00457316">
      <w:pPr>
        <w:pStyle w:val="questions"/>
        <w:widowControl w:val="0"/>
        <w:numPr>
          <w:ilvl w:val="0"/>
          <w:numId w:val="45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486F5E">
        <w:rPr>
          <w:lang w:val="en-US"/>
        </w:rPr>
        <w:t>Paul orders some ice cream.</w:t>
      </w:r>
      <w:r>
        <w:rPr>
          <w:lang w:val="en-US"/>
        </w:rPr>
        <w:tab/>
      </w:r>
      <w:r>
        <w:rPr>
          <w:lang w:val="en-US"/>
        </w:rPr>
        <w:tab/>
      </w:r>
      <w:r w:rsidRPr="00486F5E">
        <w:rPr>
          <w:lang w:val="en-US"/>
        </w:rPr>
        <w:tab/>
      </w:r>
      <w:r>
        <w:rPr>
          <w:lang w:val="en-US"/>
        </w:rPr>
        <w:tab/>
      </w:r>
      <w:proofErr w:type="gramStart"/>
      <w:r w:rsidRPr="00F7185B">
        <w:rPr>
          <w:color w:val="FFFFFF" w:themeColor="background1"/>
          <w:bdr w:val="single" w:sz="8" w:space="0" w:color="auto"/>
          <w:lang w:val="en-US"/>
        </w:rPr>
        <w:t>.a.</w:t>
      </w:r>
      <w:proofErr w:type="gramEnd"/>
    </w:p>
    <w:p w14:paraId="4EF8E531" w14:textId="77777777" w:rsidR="00457316" w:rsidRPr="00486F5E" w:rsidRDefault="00457316" w:rsidP="00457316">
      <w:pPr>
        <w:pStyle w:val="questions"/>
        <w:widowControl w:val="0"/>
        <w:numPr>
          <w:ilvl w:val="0"/>
          <w:numId w:val="45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486F5E">
        <w:rPr>
          <w:lang w:val="en-US"/>
        </w:rPr>
        <w:t xml:space="preserve">Gina and Paul don’t have any money. </w:t>
      </w:r>
      <w:r w:rsidRPr="00486F5E">
        <w:rPr>
          <w:lang w:val="en-US"/>
        </w:rPr>
        <w:tab/>
      </w:r>
      <w:r>
        <w:rPr>
          <w:lang w:val="en-US"/>
        </w:rPr>
        <w:tab/>
      </w:r>
      <w:proofErr w:type="gramStart"/>
      <w:r w:rsidRPr="00F7185B">
        <w:rPr>
          <w:color w:val="FFFFFF" w:themeColor="background1"/>
          <w:bdr w:val="single" w:sz="8" w:space="0" w:color="auto"/>
          <w:lang w:val="en-US"/>
        </w:rPr>
        <w:t>.a.</w:t>
      </w:r>
      <w:proofErr w:type="gramEnd"/>
    </w:p>
    <w:p w14:paraId="3D7D717A" w14:textId="77777777" w:rsidR="00457316" w:rsidRPr="00F7185B" w:rsidRDefault="00457316" w:rsidP="00457316">
      <w:pPr>
        <w:pStyle w:val="questions"/>
        <w:widowControl w:val="0"/>
        <w:numPr>
          <w:ilvl w:val="0"/>
          <w:numId w:val="45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position w:val="-2"/>
          <w:lang w:val="en-US"/>
        </w:rPr>
      </w:pPr>
      <w:r w:rsidRPr="00486F5E">
        <w:rPr>
          <w:lang w:val="en-US"/>
        </w:rPr>
        <w:t>Gina thinks the food is too expensive.</w:t>
      </w:r>
      <w:r w:rsidRPr="00486F5E">
        <w:rPr>
          <w:lang w:val="en-US"/>
        </w:rPr>
        <w:tab/>
      </w:r>
      <w:r w:rsidRPr="00486F5E">
        <w:rPr>
          <w:position w:val="-10"/>
          <w:lang w:val="en-US"/>
        </w:rPr>
        <w:tab/>
      </w:r>
      <w:proofErr w:type="gramStart"/>
      <w:r w:rsidRPr="00F7185B">
        <w:rPr>
          <w:color w:val="FFFFFF" w:themeColor="background1"/>
          <w:bdr w:val="single" w:sz="8" w:space="0" w:color="auto"/>
          <w:lang w:val="en-US"/>
        </w:rPr>
        <w:t>.a.</w:t>
      </w:r>
      <w:proofErr w:type="gramEnd"/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457316" w14:paraId="08E250F4" w14:textId="77777777" w:rsidTr="005313B7">
        <w:tc>
          <w:tcPr>
            <w:tcW w:w="406" w:type="dxa"/>
          </w:tcPr>
          <w:p w14:paraId="107725A6" w14:textId="77777777" w:rsidR="00457316" w:rsidRDefault="00457316" w:rsidP="005313B7">
            <w:pPr>
              <w:pStyle w:val="textbox"/>
              <w:jc w:val="right"/>
            </w:pPr>
          </w:p>
        </w:tc>
        <w:tc>
          <w:tcPr>
            <w:tcW w:w="439" w:type="dxa"/>
            <w:shd w:val="clear" w:color="auto" w:fill="000000" w:themeFill="text1"/>
          </w:tcPr>
          <w:p w14:paraId="45EBF9FE" w14:textId="77777777" w:rsidR="00457316" w:rsidRPr="00A96F8A" w:rsidRDefault="00457316" w:rsidP="00457316">
            <w:pPr>
              <w:pStyle w:val="textbox"/>
              <w:spacing w:after="8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14:paraId="6D4865A6" w14:textId="77777777" w:rsidR="00457316" w:rsidRDefault="00457316" w:rsidP="00457316">
      <w:pPr>
        <w:pStyle w:val="Rubric"/>
      </w:pPr>
    </w:p>
    <w:p w14:paraId="0D707650" w14:textId="55E4D0DC" w:rsidR="00457316" w:rsidRDefault="00457316" w:rsidP="00457316">
      <w:pPr>
        <w:pStyle w:val="Rubric"/>
      </w:pPr>
      <w:r w:rsidRPr="007F196E">
        <w:t>4</w:t>
      </w:r>
      <w:r w:rsidRPr="007F196E">
        <w:tab/>
      </w:r>
      <w:r w:rsidRPr="007B723F">
        <w:rPr>
          <w:noProof/>
          <w:lang w:eastAsia="en-GB"/>
        </w:rPr>
        <w:drawing>
          <wp:inline distT="0" distB="0" distL="0" distR="0" wp14:anchorId="32A70D74" wp14:editId="4DBBDA3B">
            <wp:extent cx="171450" cy="107654"/>
            <wp:effectExtent l="0" t="0" r="0" b="698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91" cy="11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7F196E">
        <w:t xml:space="preserve">Listen again. Complete the sentences with words from the </w:t>
      </w:r>
      <w:r w:rsidR="00F15251">
        <w:t>list</w:t>
      </w:r>
      <w:r w:rsidRPr="007F196E">
        <w:t>. There are four extra words.</w:t>
      </w:r>
    </w:p>
    <w:p w14:paraId="2E7788D8" w14:textId="4AD37B8C" w:rsidR="00457316" w:rsidRPr="007F196E" w:rsidRDefault="00457316" w:rsidP="00457316">
      <w:pPr>
        <w:pStyle w:val="Subtitle"/>
        <w:ind w:firstLine="0"/>
        <w:jc w:val="left"/>
      </w:pPr>
      <w:r w:rsidRPr="00486F5E">
        <w:rPr>
          <w:lang w:val="en-US"/>
        </w:rPr>
        <w:t>boring</w:t>
      </w:r>
      <w:r>
        <w:rPr>
          <w:lang w:val="en-US"/>
        </w:rPr>
        <w:t xml:space="preserve"> |</w:t>
      </w:r>
      <w:r w:rsidRPr="00486F5E">
        <w:rPr>
          <w:lang w:val="en-US"/>
        </w:rPr>
        <w:t xml:space="preserve"> chicken</w:t>
      </w:r>
      <w:r>
        <w:rPr>
          <w:lang w:val="en-US"/>
        </w:rPr>
        <w:t xml:space="preserve"> |</w:t>
      </w:r>
      <w:r w:rsidRPr="00486F5E">
        <w:rPr>
          <w:lang w:val="en-US"/>
        </w:rPr>
        <w:t xml:space="preserve"> chocolate</w:t>
      </w:r>
      <w:r>
        <w:rPr>
          <w:lang w:val="en-US"/>
        </w:rPr>
        <w:t xml:space="preserve"> |</w:t>
      </w:r>
      <w:r w:rsidRPr="00486F5E">
        <w:rPr>
          <w:lang w:val="en-US"/>
        </w:rPr>
        <w:t xml:space="preserve"> dessert</w:t>
      </w:r>
      <w:r>
        <w:rPr>
          <w:lang w:val="en-US"/>
        </w:rPr>
        <w:t xml:space="preserve"> |</w:t>
      </w:r>
      <w:r w:rsidRPr="00486F5E">
        <w:rPr>
          <w:lang w:val="en-US"/>
        </w:rPr>
        <w:t xml:space="preserve"> disgusting</w:t>
      </w:r>
      <w:r>
        <w:rPr>
          <w:lang w:val="en-US"/>
        </w:rPr>
        <w:t xml:space="preserve"> |</w:t>
      </w:r>
      <w:r w:rsidRPr="00486F5E">
        <w:rPr>
          <w:lang w:val="en-US"/>
        </w:rPr>
        <w:t xml:space="preserve"> five</w:t>
      </w:r>
      <w:r>
        <w:rPr>
          <w:lang w:val="en-US"/>
        </w:rPr>
        <w:t xml:space="preserve"> | </w:t>
      </w:r>
      <w:r w:rsidRPr="00486F5E">
        <w:rPr>
          <w:lang w:val="en-US"/>
        </w:rPr>
        <w:t>orange</w:t>
      </w:r>
      <w:r>
        <w:rPr>
          <w:lang w:val="en-US"/>
        </w:rPr>
        <w:t xml:space="preserve"> |</w:t>
      </w:r>
      <w:r w:rsidRPr="00486F5E">
        <w:rPr>
          <w:lang w:val="en-US"/>
        </w:rPr>
        <w:t xml:space="preserve"> pasta</w:t>
      </w:r>
      <w:r>
        <w:rPr>
          <w:lang w:val="en-US"/>
        </w:rPr>
        <w:t xml:space="preserve"> |</w:t>
      </w:r>
      <w:r w:rsidRPr="00486F5E">
        <w:rPr>
          <w:lang w:val="en-US"/>
        </w:rPr>
        <w:t xml:space="preserve"> </w:t>
      </w:r>
      <w:r w:rsidRPr="00486F5E">
        <w:rPr>
          <w:strike/>
          <w:lang w:val="en-US"/>
        </w:rPr>
        <w:t>nice</w:t>
      </w:r>
      <w:r>
        <w:rPr>
          <w:lang w:val="en-US"/>
        </w:rPr>
        <w:t xml:space="preserve"> |</w:t>
      </w:r>
      <w:r w:rsidRPr="00486F5E">
        <w:rPr>
          <w:lang w:val="en-US"/>
        </w:rPr>
        <w:t xml:space="preserve"> salty</w:t>
      </w:r>
      <w:r>
        <w:rPr>
          <w:lang w:val="en-US"/>
        </w:rPr>
        <w:t xml:space="preserve"> |</w:t>
      </w:r>
      <w:r w:rsidRPr="00486F5E">
        <w:rPr>
          <w:lang w:val="en-US"/>
        </w:rPr>
        <w:t xml:space="preserve"> six</w:t>
      </w:r>
      <w:r>
        <w:rPr>
          <w:lang w:val="en-US"/>
        </w:rPr>
        <w:t xml:space="preserve"> |</w:t>
      </w:r>
      <w:r w:rsidRPr="00486F5E">
        <w:rPr>
          <w:lang w:val="en-US"/>
        </w:rPr>
        <w:t xml:space="preserve"> sweet</w:t>
      </w:r>
      <w:r>
        <w:rPr>
          <w:lang w:val="en-US"/>
        </w:rPr>
        <w:t xml:space="preserve"> |</w:t>
      </w:r>
      <w:r w:rsidRPr="00486F5E">
        <w:rPr>
          <w:lang w:val="en-US"/>
        </w:rPr>
        <w:t xml:space="preserve"> yogurt</w:t>
      </w:r>
    </w:p>
    <w:p w14:paraId="3AC99FA2" w14:textId="77777777" w:rsidR="00457316" w:rsidRDefault="00457316" w:rsidP="00457316">
      <w:pPr>
        <w:pStyle w:val="questions"/>
        <w:numPr>
          <w:ilvl w:val="0"/>
          <w:numId w:val="46"/>
        </w:numPr>
        <w:ind w:left="284" w:hanging="284"/>
        <w:rPr>
          <w:lang w:val="en-US"/>
        </w:rPr>
      </w:pPr>
      <w:r w:rsidRPr="00486F5E">
        <w:rPr>
          <w:lang w:val="en-US"/>
        </w:rPr>
        <w:t xml:space="preserve">Gina and Paul think the café is very </w:t>
      </w:r>
      <w:r w:rsidRPr="00D03A58">
        <w:rPr>
          <w:i/>
          <w:color w:val="404040"/>
          <w:szCs w:val="20"/>
          <w:u w:val="single"/>
          <w:lang w:val="en-US"/>
        </w:rPr>
        <w:t>nice</w:t>
      </w:r>
      <w:r w:rsidRPr="00486F5E">
        <w:rPr>
          <w:lang w:val="en-US"/>
        </w:rPr>
        <w:t>.</w:t>
      </w:r>
    </w:p>
    <w:p w14:paraId="63FDE988" w14:textId="77777777" w:rsidR="00457316" w:rsidRDefault="00457316" w:rsidP="00457316">
      <w:pPr>
        <w:pStyle w:val="questions"/>
        <w:widowControl w:val="0"/>
        <w:numPr>
          <w:ilvl w:val="0"/>
          <w:numId w:val="46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28190E">
        <w:rPr>
          <w:lang w:val="en-US"/>
        </w:rPr>
        <w:t>They want to have a ______________ and something to drink.</w:t>
      </w:r>
    </w:p>
    <w:p w14:paraId="1EF504E3" w14:textId="77777777" w:rsidR="00457316" w:rsidRDefault="00457316" w:rsidP="00457316">
      <w:pPr>
        <w:pStyle w:val="questions"/>
        <w:widowControl w:val="0"/>
        <w:numPr>
          <w:ilvl w:val="0"/>
          <w:numId w:val="46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28190E">
        <w:rPr>
          <w:lang w:val="en-US"/>
        </w:rPr>
        <w:t>The café has ______________ juice, but not apple juice.</w:t>
      </w:r>
    </w:p>
    <w:p w14:paraId="38C94352" w14:textId="00A810A0" w:rsidR="00457316" w:rsidRDefault="00457316" w:rsidP="00457316">
      <w:pPr>
        <w:pStyle w:val="questions"/>
        <w:widowControl w:val="0"/>
        <w:numPr>
          <w:ilvl w:val="0"/>
          <w:numId w:val="46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28190E">
        <w:rPr>
          <w:lang w:val="en-US"/>
        </w:rPr>
        <w:t>At first, Gina thinks the food on the menu is ______________.</w:t>
      </w:r>
    </w:p>
    <w:p w14:paraId="1C2865E0" w14:textId="77777777" w:rsidR="00457316" w:rsidRDefault="00457316" w:rsidP="00457316">
      <w:pPr>
        <w:pStyle w:val="questions"/>
        <w:widowControl w:val="0"/>
        <w:numPr>
          <w:ilvl w:val="0"/>
          <w:numId w:val="46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28190E">
        <w:rPr>
          <w:lang w:val="en-US"/>
        </w:rPr>
        <w:t>Paul orders the ______________ ice cream.</w:t>
      </w:r>
    </w:p>
    <w:p w14:paraId="54D907FC" w14:textId="77777777" w:rsidR="00457316" w:rsidRDefault="00457316" w:rsidP="00457316">
      <w:pPr>
        <w:pStyle w:val="questions"/>
        <w:widowControl w:val="0"/>
        <w:numPr>
          <w:ilvl w:val="0"/>
          <w:numId w:val="46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28190E">
        <w:rPr>
          <w:lang w:val="en-US"/>
        </w:rPr>
        <w:t>Gina orders the ______________ with chocolate.</w:t>
      </w:r>
    </w:p>
    <w:p w14:paraId="25141E92" w14:textId="2E379276" w:rsidR="00457316" w:rsidRDefault="00457316" w:rsidP="00457316">
      <w:pPr>
        <w:pStyle w:val="questions"/>
        <w:widowControl w:val="0"/>
        <w:numPr>
          <w:ilvl w:val="0"/>
          <w:numId w:val="46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28190E">
        <w:rPr>
          <w:lang w:val="en-US"/>
        </w:rPr>
        <w:t xml:space="preserve">Paul’s food costs ______________ </w:t>
      </w:r>
      <w:r w:rsidR="002527C0">
        <w:rPr>
          <w:lang w:val="en-US"/>
        </w:rPr>
        <w:t>dollars</w:t>
      </w:r>
      <w:r w:rsidRPr="0028190E">
        <w:rPr>
          <w:lang w:val="en-US"/>
        </w:rPr>
        <w:t>.</w:t>
      </w:r>
    </w:p>
    <w:p w14:paraId="0FE5A095" w14:textId="4A927057" w:rsidR="00457316" w:rsidRDefault="00457316" w:rsidP="00457316">
      <w:pPr>
        <w:pStyle w:val="questions"/>
        <w:widowControl w:val="0"/>
        <w:numPr>
          <w:ilvl w:val="0"/>
          <w:numId w:val="46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>
        <w:rPr>
          <w:lang w:val="en-US"/>
        </w:rPr>
        <w:t>P</w:t>
      </w:r>
      <w:r w:rsidRPr="0028190E">
        <w:rPr>
          <w:lang w:val="en-US"/>
        </w:rPr>
        <w:t>aul says his ice cream is too ______________.</w:t>
      </w:r>
    </w:p>
    <w:p w14:paraId="774E29ED" w14:textId="77777777" w:rsidR="00457316" w:rsidRPr="0028190E" w:rsidRDefault="00457316" w:rsidP="00457316">
      <w:pPr>
        <w:pStyle w:val="questions"/>
        <w:widowControl w:val="0"/>
        <w:numPr>
          <w:ilvl w:val="0"/>
          <w:numId w:val="46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28190E">
        <w:rPr>
          <w:lang w:val="en-US"/>
        </w:rPr>
        <w:t>Gina would like to have more ______________ on her food.</w:t>
      </w:r>
    </w:p>
    <w:p w14:paraId="0CAB52FA" w14:textId="77777777" w:rsidR="00457316" w:rsidRDefault="00457316" w:rsidP="00457316">
      <w:pPr>
        <w:pStyle w:val="questions"/>
        <w:rPr>
          <w:lang w:val="en-US"/>
        </w:rPr>
      </w:pPr>
      <w:r w:rsidRPr="00486F5E">
        <w:rPr>
          <w:lang w:val="en-US"/>
        </w:rPr>
        <w:tab/>
      </w: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457316" w14:paraId="7DB27F91" w14:textId="77777777" w:rsidTr="005313B7">
        <w:tc>
          <w:tcPr>
            <w:tcW w:w="425" w:type="dxa"/>
          </w:tcPr>
          <w:p w14:paraId="239AE743" w14:textId="77777777" w:rsidR="00457316" w:rsidRDefault="00457316" w:rsidP="005313B7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08A6AFCA" w14:textId="77777777" w:rsidR="00457316" w:rsidRPr="00A96F8A" w:rsidRDefault="00457316" w:rsidP="00457316">
            <w:pPr>
              <w:pStyle w:val="textbox"/>
              <w:spacing w:after="8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14:paraId="43D4DDCE" w14:textId="77777777" w:rsidR="00457316" w:rsidRDefault="00457316" w:rsidP="00457316">
      <w:pPr>
        <w:pStyle w:val="questions"/>
        <w:rPr>
          <w:lang w:val="en-US"/>
        </w:rPr>
      </w:pPr>
      <w:r>
        <w:rPr>
          <w:lang w:val="en-US"/>
        </w:rPr>
        <w:br w:type="page"/>
      </w:r>
    </w:p>
    <w:p w14:paraId="584DF2B0" w14:textId="77777777" w:rsidR="00457316" w:rsidRPr="00457316" w:rsidRDefault="00457316" w:rsidP="00457316">
      <w:pPr>
        <w:pStyle w:val="Heading1"/>
      </w:pPr>
      <w:r w:rsidRPr="00457316">
        <w:lastRenderedPageBreak/>
        <w:t>WRITING</w:t>
      </w:r>
    </w:p>
    <w:p w14:paraId="41643563" w14:textId="24FA8239" w:rsidR="00457316" w:rsidRPr="00457316" w:rsidRDefault="00457316" w:rsidP="00457316">
      <w:pPr>
        <w:keepNext/>
        <w:widowControl w:val="0"/>
        <w:autoSpaceDE w:val="0"/>
        <w:autoSpaceDN w:val="0"/>
        <w:adjustRightInd w:val="0"/>
        <w:spacing w:before="0"/>
        <w:rPr>
          <w:b/>
          <w:bCs/>
          <w:sz w:val="22"/>
        </w:rPr>
      </w:pPr>
      <w:r w:rsidRPr="00457316">
        <w:rPr>
          <w:b/>
          <w:bCs/>
          <w:sz w:val="22"/>
        </w:rPr>
        <w:t>5</w:t>
      </w:r>
      <w:r w:rsidRPr="00457316">
        <w:rPr>
          <w:b/>
          <w:bCs/>
          <w:sz w:val="22"/>
        </w:rPr>
        <w:tab/>
        <w:t xml:space="preserve">Write a short paragraph (about 60 words) about your </w:t>
      </w:r>
      <w:proofErr w:type="spellStart"/>
      <w:r w:rsidRPr="00457316">
        <w:rPr>
          <w:b/>
          <w:bCs/>
          <w:sz w:val="22"/>
        </w:rPr>
        <w:t>favorite</w:t>
      </w:r>
      <w:proofErr w:type="spellEnd"/>
      <w:r w:rsidRPr="00457316">
        <w:rPr>
          <w:b/>
          <w:bCs/>
          <w:sz w:val="22"/>
        </w:rPr>
        <w:t xml:space="preserve"> meal. Use the ideas below to help you. </w:t>
      </w:r>
    </w:p>
    <w:p w14:paraId="3C60DC93" w14:textId="77777777" w:rsidR="00457316" w:rsidRPr="00457316" w:rsidRDefault="00457316" w:rsidP="00D03A58">
      <w:pPr>
        <w:widowControl w:val="0"/>
        <w:tabs>
          <w:tab w:val="left" w:pos="284"/>
        </w:tabs>
        <w:autoSpaceDE w:val="0"/>
        <w:autoSpaceDN w:val="0"/>
        <w:adjustRightInd w:val="0"/>
        <w:ind w:firstLine="0"/>
      </w:pPr>
      <w:r w:rsidRPr="00457316">
        <w:t>•</w:t>
      </w:r>
      <w:r w:rsidRPr="00457316">
        <w:tab/>
        <w:t xml:space="preserve">Think about what food you like. </w:t>
      </w:r>
    </w:p>
    <w:p w14:paraId="6AFAC36C" w14:textId="396297E1" w:rsidR="00457316" w:rsidRPr="00457316" w:rsidRDefault="00457316" w:rsidP="00D03A58">
      <w:pPr>
        <w:widowControl w:val="0"/>
        <w:tabs>
          <w:tab w:val="left" w:pos="284"/>
        </w:tabs>
        <w:autoSpaceDE w:val="0"/>
        <w:autoSpaceDN w:val="0"/>
        <w:adjustRightInd w:val="0"/>
        <w:ind w:firstLine="0"/>
      </w:pPr>
      <w:r w:rsidRPr="00457316">
        <w:t>•</w:t>
      </w:r>
      <w:r w:rsidRPr="00457316">
        <w:tab/>
        <w:t xml:space="preserve">Think about how often you eat your </w:t>
      </w:r>
      <w:proofErr w:type="spellStart"/>
      <w:r w:rsidRPr="00457316">
        <w:t>favorite</w:t>
      </w:r>
      <w:proofErr w:type="spellEnd"/>
      <w:r w:rsidRPr="00457316">
        <w:t xml:space="preserve"> food. </w:t>
      </w:r>
    </w:p>
    <w:p w14:paraId="31280623" w14:textId="77777777" w:rsidR="00457316" w:rsidRPr="00457316" w:rsidRDefault="00457316" w:rsidP="00D03A58">
      <w:pPr>
        <w:widowControl w:val="0"/>
        <w:tabs>
          <w:tab w:val="left" w:pos="284"/>
        </w:tabs>
        <w:autoSpaceDE w:val="0"/>
        <w:autoSpaceDN w:val="0"/>
        <w:adjustRightInd w:val="0"/>
        <w:ind w:firstLine="0"/>
      </w:pPr>
      <w:r w:rsidRPr="00457316">
        <w:t>•</w:t>
      </w:r>
      <w:r w:rsidRPr="00457316">
        <w:tab/>
        <w:t xml:space="preserve">Think about where you eat the food. </w:t>
      </w:r>
    </w:p>
    <w:p w14:paraId="678048F3" w14:textId="77777777" w:rsidR="00457316" w:rsidRPr="00457316" w:rsidRDefault="00457316" w:rsidP="00D03A58">
      <w:pPr>
        <w:widowControl w:val="0"/>
        <w:tabs>
          <w:tab w:val="left" w:pos="284"/>
        </w:tabs>
        <w:autoSpaceDE w:val="0"/>
        <w:autoSpaceDN w:val="0"/>
        <w:adjustRightInd w:val="0"/>
        <w:ind w:firstLine="0"/>
      </w:pPr>
      <w:r w:rsidRPr="00457316">
        <w:t>•</w:t>
      </w:r>
      <w:r w:rsidRPr="00457316">
        <w:tab/>
        <w:t xml:space="preserve">Why do you like the food? </w:t>
      </w:r>
    </w:p>
    <w:p w14:paraId="3F7B831F" w14:textId="77777777" w:rsidR="00457316" w:rsidRPr="00457316" w:rsidRDefault="00457316" w:rsidP="00D03A58">
      <w:pPr>
        <w:widowControl w:val="0"/>
        <w:tabs>
          <w:tab w:val="left" w:pos="284"/>
        </w:tabs>
        <w:autoSpaceDE w:val="0"/>
        <w:autoSpaceDN w:val="0"/>
        <w:adjustRightInd w:val="0"/>
        <w:ind w:firstLine="0"/>
      </w:pPr>
      <w:r w:rsidRPr="00457316">
        <w:t>•</w:t>
      </w:r>
      <w:r w:rsidRPr="00457316">
        <w:tab/>
        <w:t>Is it from a different country?</w:t>
      </w:r>
    </w:p>
    <w:p w14:paraId="72D04116" w14:textId="77777777" w:rsidR="00D03A58" w:rsidRPr="00335798" w:rsidRDefault="00D03A58" w:rsidP="00C8495E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3A5DDB09" w14:textId="77777777" w:rsidR="00D03A58" w:rsidRPr="00335798" w:rsidRDefault="00D03A58" w:rsidP="00C8495E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3DA8AD6E" w14:textId="77777777" w:rsidR="00D03A58" w:rsidRPr="00335798" w:rsidRDefault="00D03A58" w:rsidP="00C8495E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0B12218B" w14:textId="77777777" w:rsidR="00D03A58" w:rsidRPr="00335798" w:rsidRDefault="00D03A58" w:rsidP="00D03A58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tbl>
      <w:tblPr>
        <w:tblStyle w:val="TableGrid2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457316" w:rsidRPr="00457316" w14:paraId="5C0587D7" w14:textId="77777777" w:rsidTr="005313B7">
        <w:tc>
          <w:tcPr>
            <w:tcW w:w="406" w:type="dxa"/>
          </w:tcPr>
          <w:p w14:paraId="35333860" w14:textId="77777777" w:rsidR="00457316" w:rsidRPr="00457316" w:rsidRDefault="00457316" w:rsidP="00457316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80"/>
              <w:jc w:val="right"/>
            </w:pPr>
          </w:p>
        </w:tc>
        <w:tc>
          <w:tcPr>
            <w:tcW w:w="439" w:type="dxa"/>
            <w:shd w:val="clear" w:color="auto" w:fill="000000" w:themeFill="text1"/>
          </w:tcPr>
          <w:p w14:paraId="0906916C" w14:textId="77777777" w:rsidR="00457316" w:rsidRPr="00457316" w:rsidRDefault="00457316" w:rsidP="00457316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80" w:after="80"/>
              <w:jc w:val="right"/>
              <w:rPr>
                <w:b/>
              </w:rPr>
            </w:pPr>
            <w:r w:rsidRPr="00457316">
              <w:rPr>
                <w:b/>
              </w:rPr>
              <w:t>20</w:t>
            </w:r>
          </w:p>
        </w:tc>
      </w:tr>
    </w:tbl>
    <w:p w14:paraId="5B39385E" w14:textId="77777777" w:rsidR="00457316" w:rsidRPr="00457316" w:rsidRDefault="00457316" w:rsidP="00457316">
      <w:pPr>
        <w:pStyle w:val="Heading1"/>
      </w:pPr>
      <w:r w:rsidRPr="00457316">
        <w:t>SPEAKING</w:t>
      </w:r>
    </w:p>
    <w:p w14:paraId="3D345241" w14:textId="1D05B1D3" w:rsidR="00457316" w:rsidRPr="00457316" w:rsidRDefault="00457316" w:rsidP="00457316">
      <w:pPr>
        <w:keepNext/>
        <w:widowControl w:val="0"/>
        <w:autoSpaceDE w:val="0"/>
        <w:autoSpaceDN w:val="0"/>
        <w:adjustRightInd w:val="0"/>
        <w:spacing w:before="0"/>
        <w:rPr>
          <w:b/>
          <w:bCs/>
          <w:sz w:val="22"/>
        </w:rPr>
      </w:pPr>
      <w:r w:rsidRPr="00457316">
        <w:rPr>
          <w:b/>
          <w:bCs/>
          <w:sz w:val="22"/>
        </w:rPr>
        <w:t>6</w:t>
      </w:r>
      <w:r w:rsidRPr="00457316">
        <w:rPr>
          <w:b/>
          <w:bCs/>
          <w:sz w:val="22"/>
        </w:rPr>
        <w:tab/>
        <w:t>Work in pairs, A and B. One of you is the waiter</w:t>
      </w:r>
      <w:r w:rsidR="00785355">
        <w:rPr>
          <w:b/>
          <w:bCs/>
          <w:sz w:val="22"/>
        </w:rPr>
        <w:t>,</w:t>
      </w:r>
      <w:r w:rsidRPr="00457316">
        <w:rPr>
          <w:b/>
          <w:bCs/>
          <w:sz w:val="22"/>
        </w:rPr>
        <w:t xml:space="preserve"> and one of you is the customer. Take </w:t>
      </w:r>
      <w:r w:rsidR="002527C0">
        <w:rPr>
          <w:b/>
          <w:bCs/>
          <w:sz w:val="22"/>
        </w:rPr>
        <w:t>t</w:t>
      </w:r>
      <w:r w:rsidRPr="00457316">
        <w:rPr>
          <w:b/>
          <w:bCs/>
          <w:sz w:val="22"/>
        </w:rPr>
        <w:t>urns order</w:t>
      </w:r>
      <w:r w:rsidR="002527C0">
        <w:rPr>
          <w:b/>
          <w:bCs/>
          <w:sz w:val="22"/>
        </w:rPr>
        <w:t>ing</w:t>
      </w:r>
      <w:r w:rsidRPr="00457316">
        <w:rPr>
          <w:b/>
          <w:bCs/>
          <w:sz w:val="22"/>
        </w:rPr>
        <w:t xml:space="preserve"> food and drink</w:t>
      </w:r>
      <w:r w:rsidR="002527C0">
        <w:rPr>
          <w:b/>
          <w:bCs/>
          <w:sz w:val="22"/>
        </w:rPr>
        <w:t>s</w:t>
      </w:r>
      <w:r w:rsidRPr="00457316">
        <w:rPr>
          <w:b/>
          <w:bCs/>
          <w:sz w:val="22"/>
        </w:rPr>
        <w:t xml:space="preserve">. Use the information in the table and the phrases below to help you. </w:t>
      </w:r>
    </w:p>
    <w:p w14:paraId="1B4454DE" w14:textId="77777777" w:rsidR="00457316" w:rsidRPr="00457316" w:rsidRDefault="00457316" w:rsidP="00457316">
      <w:pPr>
        <w:widowControl w:val="0"/>
        <w:tabs>
          <w:tab w:val="left" w:pos="284"/>
        </w:tabs>
        <w:autoSpaceDE w:val="0"/>
        <w:autoSpaceDN w:val="0"/>
        <w:adjustRightInd w:val="0"/>
        <w:ind w:left="0" w:firstLine="0"/>
        <w:rPr>
          <w:i/>
          <w:lang w:val="en-US"/>
        </w:rPr>
        <w:sectPr w:rsidR="00457316" w:rsidRPr="00457316" w:rsidSect="006355FA"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2778868B" w14:textId="77777777" w:rsidR="00457316" w:rsidRPr="00457316" w:rsidRDefault="00457316" w:rsidP="00457316">
      <w:pPr>
        <w:widowControl w:val="0"/>
        <w:tabs>
          <w:tab w:val="left" w:pos="284"/>
        </w:tabs>
        <w:autoSpaceDE w:val="0"/>
        <w:autoSpaceDN w:val="0"/>
        <w:adjustRightInd w:val="0"/>
        <w:ind w:left="0" w:firstLine="0"/>
        <w:rPr>
          <w:i/>
          <w:lang w:val="en-US"/>
        </w:rPr>
      </w:pPr>
      <w:r>
        <w:rPr>
          <w:i/>
          <w:lang w:val="en-US"/>
        </w:rPr>
        <w:tab/>
      </w:r>
      <w:r w:rsidRPr="00457316">
        <w:rPr>
          <w:i/>
          <w:lang w:val="en-US"/>
        </w:rPr>
        <w:t>Can I help you?</w:t>
      </w:r>
    </w:p>
    <w:p w14:paraId="55CE3752" w14:textId="77777777" w:rsidR="00457316" w:rsidRPr="00457316" w:rsidRDefault="00457316" w:rsidP="00457316">
      <w:pPr>
        <w:widowControl w:val="0"/>
        <w:tabs>
          <w:tab w:val="left" w:pos="284"/>
        </w:tabs>
        <w:autoSpaceDE w:val="0"/>
        <w:autoSpaceDN w:val="0"/>
        <w:adjustRightInd w:val="0"/>
        <w:ind w:left="0" w:firstLine="0"/>
        <w:rPr>
          <w:i/>
          <w:lang w:val="en-US"/>
        </w:rPr>
      </w:pPr>
      <w:r>
        <w:rPr>
          <w:i/>
          <w:lang w:val="en-US"/>
        </w:rPr>
        <w:tab/>
      </w:r>
      <w:r w:rsidRPr="00457316">
        <w:rPr>
          <w:i/>
          <w:lang w:val="en-US"/>
        </w:rPr>
        <w:t xml:space="preserve">I’d like ... </w:t>
      </w:r>
    </w:p>
    <w:p w14:paraId="632D20CD" w14:textId="77777777" w:rsidR="00457316" w:rsidRPr="00457316" w:rsidRDefault="00457316" w:rsidP="00457316">
      <w:pPr>
        <w:widowControl w:val="0"/>
        <w:tabs>
          <w:tab w:val="left" w:pos="284"/>
        </w:tabs>
        <w:autoSpaceDE w:val="0"/>
        <w:autoSpaceDN w:val="0"/>
        <w:adjustRightInd w:val="0"/>
        <w:ind w:left="0" w:firstLine="0"/>
        <w:rPr>
          <w:i/>
          <w:lang w:val="en-US"/>
        </w:rPr>
      </w:pPr>
      <w:r>
        <w:rPr>
          <w:i/>
          <w:lang w:val="en-US"/>
        </w:rPr>
        <w:tab/>
      </w:r>
      <w:r w:rsidRPr="00457316">
        <w:rPr>
          <w:i/>
          <w:lang w:val="en-US"/>
        </w:rPr>
        <w:t>What would you like to eat?</w:t>
      </w:r>
    </w:p>
    <w:p w14:paraId="55503469" w14:textId="18D3D24B" w:rsidR="00457316" w:rsidRPr="00457316" w:rsidRDefault="00457316" w:rsidP="00457316">
      <w:pPr>
        <w:widowControl w:val="0"/>
        <w:tabs>
          <w:tab w:val="left" w:pos="284"/>
        </w:tabs>
        <w:autoSpaceDE w:val="0"/>
        <w:autoSpaceDN w:val="0"/>
        <w:adjustRightInd w:val="0"/>
        <w:ind w:left="0" w:firstLine="0"/>
        <w:rPr>
          <w:i/>
          <w:lang w:val="en-US"/>
        </w:rPr>
      </w:pPr>
      <w:r w:rsidRPr="00457316">
        <w:rPr>
          <w:i/>
          <w:lang w:val="en-US"/>
        </w:rPr>
        <w:t xml:space="preserve">Here’s the menu. </w:t>
      </w:r>
    </w:p>
    <w:p w14:paraId="3054B2A0" w14:textId="77777777" w:rsidR="00457316" w:rsidRPr="00457316" w:rsidRDefault="00457316" w:rsidP="00457316">
      <w:pPr>
        <w:widowControl w:val="0"/>
        <w:tabs>
          <w:tab w:val="left" w:pos="284"/>
        </w:tabs>
        <w:autoSpaceDE w:val="0"/>
        <w:autoSpaceDN w:val="0"/>
        <w:adjustRightInd w:val="0"/>
        <w:ind w:left="0" w:firstLine="0"/>
        <w:rPr>
          <w:i/>
          <w:lang w:val="en-US"/>
        </w:rPr>
      </w:pPr>
      <w:r w:rsidRPr="00457316">
        <w:rPr>
          <w:i/>
          <w:lang w:val="en-US"/>
        </w:rPr>
        <w:t xml:space="preserve">For dessert, ... </w:t>
      </w:r>
    </w:p>
    <w:p w14:paraId="3C557CD8" w14:textId="462D5F5D" w:rsidR="00457316" w:rsidRPr="00457316" w:rsidRDefault="00457316" w:rsidP="00457316">
      <w:pPr>
        <w:widowControl w:val="0"/>
        <w:tabs>
          <w:tab w:val="left" w:pos="284"/>
        </w:tabs>
        <w:autoSpaceDE w:val="0"/>
        <w:autoSpaceDN w:val="0"/>
        <w:adjustRightInd w:val="0"/>
        <w:ind w:left="0" w:firstLine="0"/>
        <w:rPr>
          <w:rFonts w:ascii="Hypatia Sans Pro" w:hAnsi="Hypatia Sans Pro" w:cs="Hypatia Sans Pro"/>
          <w:i/>
          <w:sz w:val="22"/>
          <w:szCs w:val="22"/>
          <w:lang w:val="en-US"/>
        </w:rPr>
      </w:pPr>
      <w:r w:rsidRPr="00457316">
        <w:rPr>
          <w:i/>
          <w:lang w:val="en-US"/>
        </w:rPr>
        <w:t xml:space="preserve">Can I have the </w:t>
      </w:r>
      <w:r w:rsidR="003B69E8">
        <w:rPr>
          <w:i/>
          <w:lang w:val="en-US"/>
        </w:rPr>
        <w:t>check</w:t>
      </w:r>
      <w:r w:rsidRPr="00457316">
        <w:rPr>
          <w:i/>
          <w:lang w:val="en-US"/>
        </w:rPr>
        <w:t xml:space="preserve">? </w:t>
      </w:r>
    </w:p>
    <w:p w14:paraId="36A32BD8" w14:textId="77777777" w:rsidR="00457316" w:rsidRPr="00457316" w:rsidRDefault="00457316" w:rsidP="00457316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="Hypatia Sans Pro Semibold" w:hAnsi="Hypatia Sans Pro Semibold" w:cs="Hypatia Sans Pro Semibold"/>
          <w:sz w:val="22"/>
          <w:szCs w:val="22"/>
          <w:lang w:val="en-US"/>
        </w:rPr>
        <w:sectPr w:rsidR="00457316" w:rsidRPr="00457316" w:rsidSect="008B718D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</w:p>
    <w:tbl>
      <w:tblPr>
        <w:tblW w:w="11041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1"/>
        <w:gridCol w:w="5520"/>
      </w:tblGrid>
      <w:tr w:rsidR="00457316" w:rsidRPr="00457316" w14:paraId="382733E3" w14:textId="77777777" w:rsidTr="005313B7">
        <w:trPr>
          <w:trHeight w:val="237"/>
        </w:trPr>
        <w:tc>
          <w:tcPr>
            <w:tcW w:w="5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5D6A3" w14:textId="77777777" w:rsidR="00457316" w:rsidRPr="00457316" w:rsidRDefault="00457316" w:rsidP="00457316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Hypatia Sans Pro" w:hAnsi="Hypatia Sans Pro" w:cs="Hypatia Sans Pro"/>
                <w:lang w:val="en-US"/>
              </w:rPr>
            </w:pPr>
            <w:r w:rsidRPr="00457316">
              <w:rPr>
                <w:lang w:val="en-US"/>
              </w:rPr>
              <w:t>A</w:t>
            </w:r>
          </w:p>
        </w:tc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7E48A" w14:textId="77777777" w:rsidR="00457316" w:rsidRPr="00457316" w:rsidRDefault="00457316" w:rsidP="00457316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Hypatia Sans Pro" w:hAnsi="Hypatia Sans Pro" w:cs="Hypatia Sans Pro"/>
                <w:lang w:val="en-US"/>
              </w:rPr>
            </w:pPr>
            <w:r w:rsidRPr="00457316">
              <w:rPr>
                <w:lang w:val="en-US"/>
              </w:rPr>
              <w:t>B</w:t>
            </w:r>
          </w:p>
        </w:tc>
      </w:tr>
      <w:tr w:rsidR="00457316" w:rsidRPr="00457316" w14:paraId="424098F5" w14:textId="77777777" w:rsidTr="005313B7">
        <w:trPr>
          <w:trHeight w:val="752"/>
        </w:trPr>
        <w:tc>
          <w:tcPr>
            <w:tcW w:w="5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E5651" w14:textId="55B04BA6" w:rsidR="00457316" w:rsidRPr="00457316" w:rsidRDefault="00457316" w:rsidP="00457316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40"/>
              <w:ind w:left="0" w:firstLine="0"/>
              <w:rPr>
                <w:rFonts w:ascii="Hypatia Sans Pro" w:hAnsi="Hypatia Sans Pro" w:cs="Hypatia Sans Pro"/>
                <w:b/>
                <w:sz w:val="18"/>
                <w:lang w:val="en-US"/>
              </w:rPr>
            </w:pPr>
            <w:r w:rsidRPr="00457316">
              <w:rPr>
                <w:b/>
                <w:sz w:val="18"/>
                <w:lang w:val="en-US"/>
              </w:rPr>
              <w:t xml:space="preserve">1 </w:t>
            </w:r>
            <w:r w:rsidRPr="00457316">
              <w:rPr>
                <w:b/>
                <w:sz w:val="18"/>
                <w:lang w:val="en-US"/>
              </w:rPr>
              <w:tab/>
              <w:t xml:space="preserve">A – </w:t>
            </w:r>
            <w:r w:rsidR="00081B8D">
              <w:rPr>
                <w:b/>
                <w:sz w:val="18"/>
                <w:lang w:val="en-US"/>
              </w:rPr>
              <w:t>Y</w:t>
            </w:r>
            <w:r w:rsidR="00081B8D" w:rsidRPr="00457316">
              <w:rPr>
                <w:b/>
                <w:sz w:val="18"/>
                <w:lang w:val="en-US"/>
              </w:rPr>
              <w:t xml:space="preserve">ou </w:t>
            </w:r>
            <w:r w:rsidRPr="00457316">
              <w:rPr>
                <w:b/>
                <w:sz w:val="18"/>
                <w:lang w:val="en-US"/>
              </w:rPr>
              <w:t>are the waiter.</w:t>
            </w:r>
          </w:p>
          <w:p w14:paraId="02424CE1" w14:textId="0DB249F2" w:rsidR="00457316" w:rsidRPr="00457316" w:rsidRDefault="00457316" w:rsidP="00457316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40"/>
              <w:ind w:left="0" w:firstLine="0"/>
              <w:rPr>
                <w:rFonts w:ascii="Hypatia Sans Pro Regular" w:hAnsi="Hypatia Sans Pro Regular" w:cs="Hypatia Sans Pro Regular"/>
                <w:sz w:val="18"/>
                <w:lang w:val="en-US"/>
              </w:rPr>
            </w:pPr>
            <w:r w:rsidRPr="00457316">
              <w:rPr>
                <w:rFonts w:ascii="Hypatia Sans Pro Regular" w:hAnsi="Hypatia Sans Pro Regular" w:cs="Hypatia Sans Pro Regular"/>
                <w:sz w:val="18"/>
                <w:lang w:val="en-US"/>
              </w:rPr>
              <w:t>•</w:t>
            </w:r>
            <w:r w:rsidRPr="00457316">
              <w:rPr>
                <w:rFonts w:ascii="Hypatia Sans Pro Regular" w:hAnsi="Hypatia Sans Pro Regular" w:cs="Hypatia Sans Pro Regular"/>
                <w:sz w:val="18"/>
                <w:lang w:val="en-US"/>
              </w:rPr>
              <w:tab/>
              <w:t xml:space="preserve">Ask what B wants to </w:t>
            </w:r>
            <w:r w:rsidR="002527C0">
              <w:rPr>
                <w:rFonts w:ascii="Hypatia Sans Pro Regular" w:hAnsi="Hypatia Sans Pro Regular" w:cs="Hypatia Sans Pro Regular"/>
                <w:sz w:val="18"/>
                <w:lang w:val="en-US"/>
              </w:rPr>
              <w:t>eat.</w:t>
            </w:r>
          </w:p>
          <w:p w14:paraId="448BF2FC" w14:textId="77777777" w:rsidR="00457316" w:rsidRPr="00457316" w:rsidRDefault="00457316" w:rsidP="00457316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40"/>
              <w:ind w:left="0" w:firstLine="0"/>
              <w:rPr>
                <w:rFonts w:ascii="Hypatia Sans Pro Regular" w:hAnsi="Hypatia Sans Pro Regular" w:cs="Hypatia Sans Pro Regular"/>
                <w:sz w:val="18"/>
                <w:lang w:val="en-US"/>
              </w:rPr>
            </w:pPr>
            <w:r w:rsidRPr="00457316">
              <w:rPr>
                <w:rFonts w:ascii="Hypatia Sans Pro Regular" w:hAnsi="Hypatia Sans Pro Regular" w:cs="Hypatia Sans Pro Regular"/>
                <w:sz w:val="18"/>
                <w:lang w:val="en-US"/>
              </w:rPr>
              <w:t>•</w:t>
            </w:r>
            <w:r w:rsidRPr="00457316">
              <w:rPr>
                <w:rFonts w:ascii="Hypatia Sans Pro Regular" w:hAnsi="Hypatia Sans Pro Regular" w:cs="Hypatia Sans Pro Regular"/>
                <w:sz w:val="18"/>
                <w:lang w:val="en-US"/>
              </w:rPr>
              <w:tab/>
              <w:t xml:space="preserve">Ask what B wants to drink. </w:t>
            </w:r>
          </w:p>
          <w:p w14:paraId="47F57D93" w14:textId="77777777" w:rsidR="00457316" w:rsidRPr="00457316" w:rsidRDefault="00457316" w:rsidP="00457316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40"/>
              <w:ind w:left="0" w:firstLine="0"/>
              <w:rPr>
                <w:rFonts w:ascii="Hypatia Sans Pro" w:hAnsi="Hypatia Sans Pro" w:cs="Hypatia Sans Pro"/>
                <w:sz w:val="18"/>
                <w:lang w:val="en-US"/>
              </w:rPr>
            </w:pPr>
            <w:r w:rsidRPr="00457316">
              <w:rPr>
                <w:rFonts w:ascii="Hypatia Sans Pro Regular" w:hAnsi="Hypatia Sans Pro Regular" w:cs="Hypatia Sans Pro Regular"/>
                <w:sz w:val="18"/>
                <w:lang w:val="en-US"/>
              </w:rPr>
              <w:t>•</w:t>
            </w:r>
            <w:r w:rsidRPr="00457316">
              <w:rPr>
                <w:rFonts w:ascii="Hypatia Sans Pro Regular" w:hAnsi="Hypatia Sans Pro Regular" w:cs="Hypatia Sans Pro Regular"/>
                <w:sz w:val="18"/>
                <w:lang w:val="en-US"/>
              </w:rPr>
              <w:tab/>
              <w:t>Ask what B wants for dessert.</w:t>
            </w:r>
          </w:p>
        </w:tc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F3A95" w14:textId="6753097A" w:rsidR="00457316" w:rsidRPr="00457316" w:rsidRDefault="00457316" w:rsidP="00457316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40"/>
              <w:ind w:left="0" w:firstLine="0"/>
              <w:rPr>
                <w:b/>
                <w:sz w:val="18"/>
                <w:lang w:val="en-US"/>
              </w:rPr>
            </w:pPr>
            <w:r w:rsidRPr="00457316">
              <w:rPr>
                <w:b/>
                <w:sz w:val="18"/>
                <w:lang w:val="en-US"/>
              </w:rPr>
              <w:t xml:space="preserve">1 </w:t>
            </w:r>
            <w:r w:rsidRPr="00457316">
              <w:rPr>
                <w:b/>
                <w:sz w:val="18"/>
                <w:lang w:val="en-US"/>
              </w:rPr>
              <w:tab/>
              <w:t xml:space="preserve">B – </w:t>
            </w:r>
            <w:r w:rsidR="00081B8D">
              <w:rPr>
                <w:b/>
                <w:sz w:val="18"/>
                <w:lang w:val="en-US"/>
              </w:rPr>
              <w:t>Y</w:t>
            </w:r>
            <w:r w:rsidR="00081B8D" w:rsidRPr="00457316">
              <w:rPr>
                <w:b/>
                <w:sz w:val="18"/>
                <w:lang w:val="en-US"/>
              </w:rPr>
              <w:t xml:space="preserve">ou </w:t>
            </w:r>
            <w:r w:rsidRPr="00457316">
              <w:rPr>
                <w:b/>
                <w:sz w:val="18"/>
                <w:lang w:val="en-US"/>
              </w:rPr>
              <w:t>are the customer.</w:t>
            </w:r>
          </w:p>
          <w:p w14:paraId="21D7393A" w14:textId="0BCB762D" w:rsidR="00457316" w:rsidRPr="00457316" w:rsidRDefault="00457316" w:rsidP="00457316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40"/>
              <w:ind w:left="0" w:firstLine="0"/>
              <w:rPr>
                <w:rFonts w:ascii="Hypatia Sans Pro Regular" w:hAnsi="Hypatia Sans Pro Regular" w:cs="Hypatia Sans Pro Regular"/>
                <w:sz w:val="18"/>
                <w:lang w:val="en-US"/>
              </w:rPr>
            </w:pPr>
            <w:r w:rsidRPr="00457316">
              <w:rPr>
                <w:rFonts w:ascii="Hypatia Sans Pro Regular" w:hAnsi="Hypatia Sans Pro Regular" w:cs="Hypatia Sans Pro Regular"/>
                <w:sz w:val="18"/>
                <w:lang w:val="en-US"/>
              </w:rPr>
              <w:t>•</w:t>
            </w:r>
            <w:r w:rsidRPr="00457316">
              <w:rPr>
                <w:rFonts w:ascii="Hypatia Sans Pro Regular" w:hAnsi="Hypatia Sans Pro Regular" w:cs="Hypatia Sans Pro Regular"/>
                <w:sz w:val="18"/>
                <w:lang w:val="en-US"/>
              </w:rPr>
              <w:tab/>
              <w:t xml:space="preserve">Order </w:t>
            </w:r>
            <w:r w:rsidR="002527C0">
              <w:rPr>
                <w:rFonts w:ascii="Hypatia Sans Pro Regular" w:hAnsi="Hypatia Sans Pro Regular" w:cs="Hypatia Sans Pro Regular"/>
                <w:sz w:val="18"/>
                <w:lang w:val="en-US"/>
              </w:rPr>
              <w:t xml:space="preserve">something to </w:t>
            </w:r>
            <w:proofErr w:type="gramStart"/>
            <w:r w:rsidR="002527C0">
              <w:rPr>
                <w:rFonts w:ascii="Hypatia Sans Pro Regular" w:hAnsi="Hypatia Sans Pro Regular" w:cs="Hypatia Sans Pro Regular"/>
                <w:sz w:val="18"/>
                <w:lang w:val="en-US"/>
              </w:rPr>
              <w:t>eat</w:t>
            </w:r>
            <w:r w:rsidRPr="00457316">
              <w:rPr>
                <w:rFonts w:ascii="Hypatia Sans Pro Regular" w:hAnsi="Hypatia Sans Pro Regular" w:cs="Hypatia Sans Pro Regular"/>
                <w:sz w:val="18"/>
                <w:lang w:val="en-US"/>
              </w:rPr>
              <w:t>:</w:t>
            </w:r>
            <w:proofErr w:type="gramEnd"/>
            <w:r w:rsidRPr="00457316">
              <w:rPr>
                <w:rFonts w:ascii="Hypatia Sans Pro Regular" w:hAnsi="Hypatia Sans Pro Regular" w:cs="Hypatia Sans Pro Regular"/>
                <w:sz w:val="18"/>
                <w:lang w:val="en-US"/>
              </w:rPr>
              <w:t xml:space="preserve"> tomato soup.</w:t>
            </w:r>
          </w:p>
          <w:p w14:paraId="58BB2A67" w14:textId="77777777" w:rsidR="00457316" w:rsidRPr="00457316" w:rsidRDefault="00457316" w:rsidP="00457316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40"/>
              <w:ind w:left="0" w:firstLine="0"/>
              <w:rPr>
                <w:rFonts w:ascii="Hypatia Sans Pro Regular" w:hAnsi="Hypatia Sans Pro Regular" w:cs="Hypatia Sans Pro Regular"/>
                <w:sz w:val="18"/>
                <w:lang w:val="en-US"/>
              </w:rPr>
            </w:pPr>
            <w:r w:rsidRPr="00457316">
              <w:rPr>
                <w:rFonts w:ascii="Hypatia Sans Pro Regular" w:hAnsi="Hypatia Sans Pro Regular" w:cs="Hypatia Sans Pro Regular"/>
                <w:sz w:val="18"/>
                <w:lang w:val="en-US"/>
              </w:rPr>
              <w:t>•</w:t>
            </w:r>
            <w:r w:rsidRPr="00457316">
              <w:rPr>
                <w:rFonts w:ascii="Hypatia Sans Pro Regular" w:hAnsi="Hypatia Sans Pro Regular" w:cs="Hypatia Sans Pro Regular"/>
                <w:sz w:val="18"/>
                <w:lang w:val="en-US"/>
              </w:rPr>
              <w:tab/>
              <w:t>Order a drink: orange juice.</w:t>
            </w:r>
          </w:p>
          <w:p w14:paraId="1F56A46F" w14:textId="77777777" w:rsidR="00457316" w:rsidRPr="00457316" w:rsidRDefault="00457316" w:rsidP="00457316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40"/>
              <w:ind w:left="0" w:firstLine="0"/>
              <w:rPr>
                <w:rFonts w:ascii="Hypatia Sans Pro Regular" w:hAnsi="Hypatia Sans Pro Regular" w:cs="Hypatia Sans Pro Regular"/>
                <w:sz w:val="18"/>
                <w:lang w:val="en-US"/>
              </w:rPr>
            </w:pPr>
            <w:r w:rsidRPr="00457316">
              <w:rPr>
                <w:rFonts w:ascii="Hypatia Sans Pro Regular" w:hAnsi="Hypatia Sans Pro Regular" w:cs="Hypatia Sans Pro Regular"/>
                <w:sz w:val="18"/>
                <w:lang w:val="en-US"/>
              </w:rPr>
              <w:t>•</w:t>
            </w:r>
            <w:r w:rsidRPr="00457316">
              <w:rPr>
                <w:rFonts w:ascii="Hypatia Sans Pro Regular" w:hAnsi="Hypatia Sans Pro Regular" w:cs="Hypatia Sans Pro Regular"/>
                <w:sz w:val="18"/>
                <w:lang w:val="en-US"/>
              </w:rPr>
              <w:tab/>
              <w:t>Order a dessert: chocolate ice cream.</w:t>
            </w:r>
          </w:p>
          <w:p w14:paraId="59EF0932" w14:textId="779F75EB" w:rsidR="00457316" w:rsidRPr="00457316" w:rsidRDefault="00457316" w:rsidP="00457316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40"/>
              <w:ind w:left="0" w:firstLine="0"/>
              <w:rPr>
                <w:rFonts w:ascii="Hypatia Sans Pro" w:hAnsi="Hypatia Sans Pro" w:cs="Hypatia Sans Pro"/>
                <w:sz w:val="18"/>
                <w:lang w:val="en-US"/>
              </w:rPr>
            </w:pPr>
            <w:r w:rsidRPr="00457316">
              <w:rPr>
                <w:rFonts w:ascii="Hypatia Sans Pro Regular" w:hAnsi="Hypatia Sans Pro Regular" w:cs="Hypatia Sans Pro Regular"/>
                <w:sz w:val="18"/>
                <w:lang w:val="en-US"/>
              </w:rPr>
              <w:t>•</w:t>
            </w:r>
            <w:r w:rsidRPr="00457316">
              <w:rPr>
                <w:rFonts w:ascii="Hypatia Sans Pro Regular" w:hAnsi="Hypatia Sans Pro Regular" w:cs="Hypatia Sans Pro Regular"/>
                <w:sz w:val="18"/>
                <w:lang w:val="en-US"/>
              </w:rPr>
              <w:tab/>
              <w:t xml:space="preserve">Ask for the </w:t>
            </w:r>
            <w:r w:rsidR="003B69E8">
              <w:rPr>
                <w:rFonts w:ascii="Hypatia Sans Pro Regular" w:hAnsi="Hypatia Sans Pro Regular" w:cs="Hypatia Sans Pro Regular"/>
                <w:sz w:val="18"/>
                <w:lang w:val="en-US"/>
              </w:rPr>
              <w:t>check</w:t>
            </w:r>
            <w:r w:rsidRPr="00457316">
              <w:rPr>
                <w:rFonts w:ascii="Hypatia Sans Pro Regular" w:hAnsi="Hypatia Sans Pro Regular" w:cs="Hypatia Sans Pro Regular"/>
                <w:sz w:val="18"/>
                <w:lang w:val="en-US"/>
              </w:rPr>
              <w:t>.</w:t>
            </w:r>
          </w:p>
        </w:tc>
      </w:tr>
      <w:tr w:rsidR="00457316" w:rsidRPr="00457316" w14:paraId="7F185D38" w14:textId="77777777" w:rsidTr="005313B7">
        <w:trPr>
          <w:trHeight w:val="1241"/>
        </w:trPr>
        <w:tc>
          <w:tcPr>
            <w:tcW w:w="5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8C805" w14:textId="3B7BA817" w:rsidR="00457316" w:rsidRPr="00457316" w:rsidRDefault="00457316" w:rsidP="00457316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40"/>
              <w:ind w:left="0" w:firstLine="0"/>
              <w:rPr>
                <w:rFonts w:ascii="Hypatia Sans Pro" w:hAnsi="Hypatia Sans Pro" w:cs="Hypatia Sans Pro"/>
                <w:b/>
                <w:sz w:val="18"/>
                <w:lang w:val="en-US"/>
              </w:rPr>
            </w:pPr>
            <w:r w:rsidRPr="00457316">
              <w:rPr>
                <w:b/>
                <w:sz w:val="18"/>
                <w:lang w:val="en-US"/>
              </w:rPr>
              <w:t xml:space="preserve">2 </w:t>
            </w:r>
            <w:r w:rsidRPr="00457316">
              <w:rPr>
                <w:b/>
                <w:sz w:val="18"/>
                <w:lang w:val="en-US"/>
              </w:rPr>
              <w:tab/>
              <w:t xml:space="preserve">A – </w:t>
            </w:r>
            <w:r w:rsidR="00081B8D">
              <w:rPr>
                <w:b/>
                <w:sz w:val="18"/>
                <w:lang w:val="en-US"/>
              </w:rPr>
              <w:t>Y</w:t>
            </w:r>
            <w:r w:rsidR="00081B8D" w:rsidRPr="00457316">
              <w:rPr>
                <w:b/>
                <w:sz w:val="18"/>
                <w:lang w:val="en-US"/>
              </w:rPr>
              <w:t xml:space="preserve">ou </w:t>
            </w:r>
            <w:r w:rsidRPr="00457316">
              <w:rPr>
                <w:b/>
                <w:sz w:val="18"/>
                <w:lang w:val="en-US"/>
              </w:rPr>
              <w:t>are the customer.</w:t>
            </w:r>
          </w:p>
          <w:p w14:paraId="745E398F" w14:textId="178144BD" w:rsidR="00457316" w:rsidRPr="00457316" w:rsidRDefault="00457316" w:rsidP="00457316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40"/>
              <w:ind w:left="0" w:firstLine="0"/>
              <w:rPr>
                <w:rFonts w:ascii="Hypatia Sans Pro Regular" w:hAnsi="Hypatia Sans Pro Regular" w:cs="Hypatia Sans Pro Regular"/>
                <w:sz w:val="18"/>
                <w:lang w:val="en-US"/>
              </w:rPr>
            </w:pPr>
            <w:r w:rsidRPr="00457316">
              <w:rPr>
                <w:rFonts w:ascii="Hypatia Sans Pro Regular" w:hAnsi="Hypatia Sans Pro Regular" w:cs="Hypatia Sans Pro Regular"/>
                <w:sz w:val="18"/>
                <w:lang w:val="en-US"/>
              </w:rPr>
              <w:t>•</w:t>
            </w:r>
            <w:r w:rsidRPr="00457316">
              <w:rPr>
                <w:rFonts w:ascii="Hypatia Sans Pro Regular" w:hAnsi="Hypatia Sans Pro Regular" w:cs="Hypatia Sans Pro Regular"/>
                <w:sz w:val="18"/>
                <w:lang w:val="en-US"/>
              </w:rPr>
              <w:tab/>
              <w:t xml:space="preserve">Order </w:t>
            </w:r>
            <w:r w:rsidR="002527C0">
              <w:rPr>
                <w:rFonts w:ascii="Hypatia Sans Pro Regular" w:hAnsi="Hypatia Sans Pro Regular" w:cs="Hypatia Sans Pro Regular"/>
                <w:sz w:val="18"/>
                <w:lang w:val="en-US"/>
              </w:rPr>
              <w:t xml:space="preserve">something to </w:t>
            </w:r>
            <w:proofErr w:type="gramStart"/>
            <w:r w:rsidR="002527C0">
              <w:rPr>
                <w:rFonts w:ascii="Hypatia Sans Pro Regular" w:hAnsi="Hypatia Sans Pro Regular" w:cs="Hypatia Sans Pro Regular"/>
                <w:sz w:val="18"/>
                <w:lang w:val="en-US"/>
              </w:rPr>
              <w:t>eat</w:t>
            </w:r>
            <w:r w:rsidRPr="00457316">
              <w:rPr>
                <w:rFonts w:ascii="Hypatia Sans Pro Regular" w:hAnsi="Hypatia Sans Pro Regular" w:cs="Hypatia Sans Pro Regular"/>
                <w:sz w:val="18"/>
                <w:lang w:val="en-US"/>
              </w:rPr>
              <w:t>:</w:t>
            </w:r>
            <w:proofErr w:type="gramEnd"/>
            <w:r w:rsidRPr="00457316">
              <w:rPr>
                <w:rFonts w:ascii="Hypatia Sans Pro Regular" w:hAnsi="Hypatia Sans Pro Regular" w:cs="Hypatia Sans Pro Regular"/>
                <w:sz w:val="18"/>
                <w:lang w:val="en-US"/>
              </w:rPr>
              <w:t xml:space="preserve"> salad.</w:t>
            </w:r>
          </w:p>
          <w:p w14:paraId="5DD329AB" w14:textId="77777777" w:rsidR="00457316" w:rsidRPr="00457316" w:rsidRDefault="00457316" w:rsidP="00457316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40"/>
              <w:ind w:left="0" w:firstLine="0"/>
              <w:rPr>
                <w:rFonts w:ascii="Hypatia Sans Pro Regular" w:hAnsi="Hypatia Sans Pro Regular" w:cs="Hypatia Sans Pro Regular"/>
                <w:sz w:val="18"/>
                <w:lang w:val="en-US"/>
              </w:rPr>
            </w:pPr>
            <w:r w:rsidRPr="00457316">
              <w:rPr>
                <w:rFonts w:ascii="Hypatia Sans Pro Regular" w:hAnsi="Hypatia Sans Pro Regular" w:cs="Hypatia Sans Pro Regular"/>
                <w:sz w:val="18"/>
                <w:lang w:val="en-US"/>
              </w:rPr>
              <w:t>•</w:t>
            </w:r>
            <w:r w:rsidRPr="00457316">
              <w:rPr>
                <w:rFonts w:ascii="Hypatia Sans Pro Regular" w:hAnsi="Hypatia Sans Pro Regular" w:cs="Hypatia Sans Pro Regular"/>
                <w:sz w:val="18"/>
                <w:lang w:val="en-US"/>
              </w:rPr>
              <w:tab/>
              <w:t>Order a drink: apple juice.</w:t>
            </w:r>
          </w:p>
          <w:p w14:paraId="08F275BE" w14:textId="77777777" w:rsidR="00457316" w:rsidRPr="00457316" w:rsidRDefault="00457316" w:rsidP="00457316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40"/>
              <w:ind w:left="0" w:firstLine="0"/>
              <w:rPr>
                <w:rFonts w:ascii="Hypatia Sans Pro Regular" w:hAnsi="Hypatia Sans Pro Regular" w:cs="Hypatia Sans Pro Regular"/>
                <w:sz w:val="18"/>
                <w:lang w:val="en-US"/>
              </w:rPr>
            </w:pPr>
            <w:r w:rsidRPr="00457316">
              <w:rPr>
                <w:rFonts w:ascii="Hypatia Sans Pro Regular" w:hAnsi="Hypatia Sans Pro Regular" w:cs="Hypatia Sans Pro Regular"/>
                <w:sz w:val="18"/>
                <w:lang w:val="en-US"/>
              </w:rPr>
              <w:t>•</w:t>
            </w:r>
            <w:r w:rsidRPr="00457316">
              <w:rPr>
                <w:rFonts w:ascii="Hypatia Sans Pro Regular" w:hAnsi="Hypatia Sans Pro Regular" w:cs="Hypatia Sans Pro Regular"/>
                <w:sz w:val="18"/>
                <w:lang w:val="en-US"/>
              </w:rPr>
              <w:tab/>
              <w:t>Order a dessert: vanilla ice cream.</w:t>
            </w:r>
          </w:p>
          <w:p w14:paraId="589BADB9" w14:textId="11EC4D9B" w:rsidR="00457316" w:rsidRPr="00457316" w:rsidRDefault="00457316" w:rsidP="00457316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40"/>
              <w:ind w:left="0" w:firstLine="0"/>
              <w:rPr>
                <w:rFonts w:ascii="Hypatia Sans Pro" w:hAnsi="Hypatia Sans Pro" w:cs="Hypatia Sans Pro"/>
                <w:sz w:val="18"/>
                <w:lang w:val="en-US"/>
              </w:rPr>
            </w:pPr>
            <w:r w:rsidRPr="00457316">
              <w:rPr>
                <w:rFonts w:ascii="Hypatia Sans Pro Regular" w:hAnsi="Hypatia Sans Pro Regular" w:cs="Hypatia Sans Pro Regular"/>
                <w:sz w:val="18"/>
                <w:lang w:val="en-US"/>
              </w:rPr>
              <w:t>•</w:t>
            </w:r>
            <w:r w:rsidRPr="00457316">
              <w:rPr>
                <w:rFonts w:ascii="Hypatia Sans Pro Regular" w:hAnsi="Hypatia Sans Pro Regular" w:cs="Hypatia Sans Pro Regular"/>
                <w:sz w:val="18"/>
                <w:lang w:val="en-US"/>
              </w:rPr>
              <w:tab/>
              <w:t xml:space="preserve">Ask for the </w:t>
            </w:r>
            <w:r w:rsidR="003B69E8">
              <w:rPr>
                <w:rFonts w:ascii="Hypatia Sans Pro Regular" w:hAnsi="Hypatia Sans Pro Regular" w:cs="Hypatia Sans Pro Regular"/>
                <w:sz w:val="18"/>
                <w:lang w:val="en-US"/>
              </w:rPr>
              <w:t>check</w:t>
            </w:r>
            <w:r w:rsidRPr="00457316">
              <w:rPr>
                <w:rFonts w:ascii="Hypatia Sans Pro Regular" w:hAnsi="Hypatia Sans Pro Regular" w:cs="Hypatia Sans Pro Regular"/>
                <w:sz w:val="18"/>
                <w:lang w:val="en-US"/>
              </w:rPr>
              <w:t xml:space="preserve">. </w:t>
            </w:r>
          </w:p>
        </w:tc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478C8" w14:textId="3169DF38" w:rsidR="00457316" w:rsidRPr="00457316" w:rsidRDefault="00457316" w:rsidP="00457316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40"/>
              <w:ind w:left="0" w:firstLine="0"/>
              <w:rPr>
                <w:b/>
                <w:sz w:val="18"/>
                <w:lang w:val="en-US"/>
              </w:rPr>
            </w:pPr>
            <w:r w:rsidRPr="00457316">
              <w:rPr>
                <w:b/>
                <w:sz w:val="18"/>
                <w:lang w:val="en-US"/>
              </w:rPr>
              <w:t xml:space="preserve">2 </w:t>
            </w:r>
            <w:r w:rsidRPr="00457316">
              <w:rPr>
                <w:b/>
                <w:sz w:val="18"/>
                <w:lang w:val="en-US"/>
              </w:rPr>
              <w:tab/>
              <w:t xml:space="preserve">B – </w:t>
            </w:r>
            <w:r w:rsidR="00081B8D">
              <w:rPr>
                <w:b/>
                <w:sz w:val="18"/>
                <w:lang w:val="en-US"/>
              </w:rPr>
              <w:t>Y</w:t>
            </w:r>
            <w:r w:rsidR="00081B8D" w:rsidRPr="00457316">
              <w:rPr>
                <w:b/>
                <w:sz w:val="18"/>
                <w:lang w:val="en-US"/>
              </w:rPr>
              <w:t xml:space="preserve">ou </w:t>
            </w:r>
            <w:r w:rsidRPr="00457316">
              <w:rPr>
                <w:b/>
                <w:sz w:val="18"/>
                <w:lang w:val="en-US"/>
              </w:rPr>
              <w:t>are the waiter.</w:t>
            </w:r>
          </w:p>
          <w:p w14:paraId="147A840C" w14:textId="5536B677" w:rsidR="00457316" w:rsidRPr="00457316" w:rsidRDefault="00457316" w:rsidP="00457316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40"/>
              <w:ind w:left="0" w:firstLine="0"/>
              <w:rPr>
                <w:rFonts w:ascii="Hypatia Sans Pro Regular" w:hAnsi="Hypatia Sans Pro Regular" w:cs="Hypatia Sans Pro Regular"/>
                <w:sz w:val="18"/>
                <w:lang w:val="en-US"/>
              </w:rPr>
            </w:pPr>
            <w:r w:rsidRPr="00457316">
              <w:rPr>
                <w:rFonts w:ascii="Hypatia Sans Pro Regular" w:hAnsi="Hypatia Sans Pro Regular" w:cs="Hypatia Sans Pro Regular"/>
                <w:sz w:val="18"/>
                <w:lang w:val="en-US"/>
              </w:rPr>
              <w:t>•</w:t>
            </w:r>
            <w:r w:rsidRPr="00457316">
              <w:rPr>
                <w:rFonts w:ascii="Hypatia Sans Pro Regular" w:hAnsi="Hypatia Sans Pro Regular" w:cs="Hypatia Sans Pro Regular"/>
                <w:sz w:val="18"/>
                <w:lang w:val="en-US"/>
              </w:rPr>
              <w:tab/>
              <w:t xml:space="preserve">Ask what A wants </w:t>
            </w:r>
            <w:r w:rsidR="002527C0">
              <w:rPr>
                <w:rFonts w:ascii="Hypatia Sans Pro Regular" w:hAnsi="Hypatia Sans Pro Regular" w:cs="Hypatia Sans Pro Regular"/>
                <w:sz w:val="18"/>
                <w:lang w:val="en-US"/>
              </w:rPr>
              <w:t>to eat</w:t>
            </w:r>
            <w:r w:rsidRPr="00457316">
              <w:rPr>
                <w:rFonts w:ascii="Hypatia Sans Pro Regular" w:hAnsi="Hypatia Sans Pro Regular" w:cs="Hypatia Sans Pro Regular"/>
                <w:sz w:val="18"/>
                <w:lang w:val="en-US"/>
              </w:rPr>
              <w:t>.</w:t>
            </w:r>
          </w:p>
          <w:p w14:paraId="3B288FB6" w14:textId="77777777" w:rsidR="00457316" w:rsidRPr="00457316" w:rsidRDefault="00457316" w:rsidP="00457316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40"/>
              <w:ind w:left="0" w:firstLine="0"/>
              <w:rPr>
                <w:rFonts w:ascii="Hypatia Sans Pro Regular" w:hAnsi="Hypatia Sans Pro Regular" w:cs="Hypatia Sans Pro Regular"/>
                <w:sz w:val="18"/>
                <w:lang w:val="en-US"/>
              </w:rPr>
            </w:pPr>
            <w:r w:rsidRPr="00457316">
              <w:rPr>
                <w:rFonts w:ascii="Hypatia Sans Pro Regular" w:hAnsi="Hypatia Sans Pro Regular" w:cs="Hypatia Sans Pro Regular"/>
                <w:sz w:val="18"/>
                <w:lang w:val="en-US"/>
              </w:rPr>
              <w:t>•</w:t>
            </w:r>
            <w:r w:rsidRPr="00457316">
              <w:rPr>
                <w:rFonts w:ascii="Hypatia Sans Pro Regular" w:hAnsi="Hypatia Sans Pro Regular" w:cs="Hypatia Sans Pro Regular"/>
                <w:sz w:val="18"/>
                <w:lang w:val="en-US"/>
              </w:rPr>
              <w:tab/>
              <w:t xml:space="preserve">Ask what A wants to drink. </w:t>
            </w:r>
          </w:p>
          <w:p w14:paraId="1E1DFA4F" w14:textId="77777777" w:rsidR="00457316" w:rsidRPr="00457316" w:rsidRDefault="00457316" w:rsidP="00457316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40"/>
              <w:ind w:left="0" w:firstLine="0"/>
              <w:rPr>
                <w:rFonts w:ascii="Hypatia Sans Pro" w:hAnsi="Hypatia Sans Pro" w:cs="Hypatia Sans Pro"/>
                <w:sz w:val="18"/>
                <w:lang w:val="en-US"/>
              </w:rPr>
            </w:pPr>
            <w:r w:rsidRPr="00457316">
              <w:rPr>
                <w:rFonts w:ascii="Hypatia Sans Pro Regular" w:hAnsi="Hypatia Sans Pro Regular" w:cs="Hypatia Sans Pro Regular"/>
                <w:sz w:val="18"/>
                <w:lang w:val="en-US"/>
              </w:rPr>
              <w:t>•</w:t>
            </w:r>
            <w:r w:rsidRPr="00457316">
              <w:rPr>
                <w:rFonts w:ascii="Hypatia Sans Pro Regular" w:hAnsi="Hypatia Sans Pro Regular" w:cs="Hypatia Sans Pro Regular"/>
                <w:sz w:val="18"/>
                <w:lang w:val="en-US"/>
              </w:rPr>
              <w:tab/>
              <w:t xml:space="preserve">Ask what A wants for dessert. </w:t>
            </w:r>
          </w:p>
        </w:tc>
      </w:tr>
    </w:tbl>
    <w:p w14:paraId="64BD3A35" w14:textId="77777777" w:rsidR="00457316" w:rsidRPr="00457316" w:rsidRDefault="00457316" w:rsidP="00457316">
      <w:pPr>
        <w:keepNext/>
        <w:widowControl w:val="0"/>
        <w:autoSpaceDE w:val="0"/>
        <w:autoSpaceDN w:val="0"/>
        <w:adjustRightInd w:val="0"/>
        <w:spacing w:before="0"/>
        <w:rPr>
          <w:b/>
          <w:bCs/>
          <w:sz w:val="22"/>
        </w:rPr>
      </w:pPr>
    </w:p>
    <w:p w14:paraId="4A6EEFAD" w14:textId="2F02C8BA" w:rsidR="00457316" w:rsidRPr="00457316" w:rsidRDefault="00457316" w:rsidP="00457316">
      <w:pPr>
        <w:keepNext/>
        <w:widowControl w:val="0"/>
        <w:autoSpaceDE w:val="0"/>
        <w:autoSpaceDN w:val="0"/>
        <w:adjustRightInd w:val="0"/>
        <w:spacing w:before="0"/>
        <w:rPr>
          <w:b/>
          <w:bCs/>
          <w:sz w:val="22"/>
        </w:rPr>
      </w:pPr>
      <w:r w:rsidRPr="00457316">
        <w:rPr>
          <w:b/>
          <w:bCs/>
          <w:sz w:val="22"/>
        </w:rPr>
        <w:t>7</w:t>
      </w:r>
      <w:r w:rsidRPr="00457316">
        <w:rPr>
          <w:b/>
          <w:bCs/>
          <w:sz w:val="22"/>
        </w:rPr>
        <w:tab/>
        <w:t xml:space="preserve">Work in pairs. Tell your partner about your </w:t>
      </w:r>
      <w:proofErr w:type="spellStart"/>
      <w:r w:rsidRPr="00457316">
        <w:rPr>
          <w:b/>
          <w:bCs/>
          <w:sz w:val="22"/>
        </w:rPr>
        <w:t>favorite</w:t>
      </w:r>
      <w:proofErr w:type="spellEnd"/>
      <w:r w:rsidRPr="00457316">
        <w:rPr>
          <w:b/>
          <w:bCs/>
          <w:sz w:val="22"/>
        </w:rPr>
        <w:t xml:space="preserve"> food and drink</w:t>
      </w:r>
      <w:r w:rsidR="002527C0">
        <w:rPr>
          <w:b/>
          <w:bCs/>
          <w:sz w:val="22"/>
        </w:rPr>
        <w:t>s</w:t>
      </w:r>
      <w:r w:rsidRPr="00457316">
        <w:rPr>
          <w:b/>
          <w:bCs/>
          <w:sz w:val="22"/>
        </w:rPr>
        <w:t xml:space="preserve">. Where do you eat it? Why do you like it? Do you like eating different food for special occasions? Does your country have a typical meal/food? Talk for one minute. </w:t>
      </w:r>
    </w:p>
    <w:tbl>
      <w:tblPr>
        <w:tblStyle w:val="TableGrid2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457316" w:rsidRPr="00457316" w14:paraId="73C7FF5A" w14:textId="77777777" w:rsidTr="005313B7">
        <w:tc>
          <w:tcPr>
            <w:tcW w:w="425" w:type="dxa"/>
          </w:tcPr>
          <w:p w14:paraId="1CED9352" w14:textId="77777777" w:rsidR="00457316" w:rsidRPr="00457316" w:rsidRDefault="00457316" w:rsidP="00457316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80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6139719A" w14:textId="77777777" w:rsidR="00457316" w:rsidRPr="00457316" w:rsidRDefault="00457316" w:rsidP="00457316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b/>
              </w:rPr>
            </w:pPr>
            <w:r w:rsidRPr="00457316">
              <w:rPr>
                <w:b/>
              </w:rPr>
              <w:t>20</w:t>
            </w:r>
          </w:p>
        </w:tc>
      </w:tr>
    </w:tbl>
    <w:p w14:paraId="5A9C1ACD" w14:textId="77777777" w:rsidR="00457316" w:rsidRPr="00457316" w:rsidRDefault="00457316" w:rsidP="00457316">
      <w:pPr>
        <w:keepNext/>
        <w:widowControl w:val="0"/>
        <w:autoSpaceDE w:val="0"/>
        <w:autoSpaceDN w:val="0"/>
        <w:adjustRightInd w:val="0"/>
        <w:spacing w:before="0"/>
        <w:rPr>
          <w:b/>
          <w:bCs/>
          <w:sz w:val="6"/>
        </w:rPr>
      </w:pPr>
    </w:p>
    <w:tbl>
      <w:tblPr>
        <w:tblStyle w:val="TableGrid2"/>
        <w:tblW w:w="0" w:type="auto"/>
        <w:tblInd w:w="7225" w:type="dxa"/>
        <w:tblLook w:val="04A0" w:firstRow="1" w:lastRow="0" w:firstColumn="1" w:lastColumn="0" w:noHBand="0" w:noVBand="1"/>
      </w:tblPr>
      <w:tblGrid>
        <w:gridCol w:w="2268"/>
        <w:gridCol w:w="581"/>
        <w:gridCol w:w="689"/>
      </w:tblGrid>
      <w:tr w:rsidR="00457316" w:rsidRPr="00457316" w14:paraId="2AF2FE95" w14:textId="77777777" w:rsidTr="005313B7">
        <w:trPr>
          <w:trHeight w:val="497"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14:paraId="31BD1519" w14:textId="77777777" w:rsidR="00457316" w:rsidRPr="00457316" w:rsidRDefault="00457316" w:rsidP="00457316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80" w:after="80"/>
              <w:jc w:val="right"/>
              <w:rPr>
                <w:sz w:val="28"/>
              </w:rPr>
            </w:pPr>
            <w:r w:rsidRPr="00457316">
              <w:rPr>
                <w:sz w:val="28"/>
              </w:rPr>
              <w:t>TOTAL SCORE</w:t>
            </w:r>
          </w:p>
        </w:tc>
        <w:tc>
          <w:tcPr>
            <w:tcW w:w="581" w:type="dxa"/>
          </w:tcPr>
          <w:p w14:paraId="3DDF25C4" w14:textId="77777777" w:rsidR="00457316" w:rsidRPr="00457316" w:rsidRDefault="00457316" w:rsidP="00457316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80" w:after="80"/>
              <w:jc w:val="right"/>
              <w:rPr>
                <w:sz w:val="28"/>
              </w:rPr>
            </w:pPr>
          </w:p>
        </w:tc>
        <w:tc>
          <w:tcPr>
            <w:tcW w:w="689" w:type="dxa"/>
            <w:shd w:val="clear" w:color="auto" w:fill="000000" w:themeFill="text1"/>
          </w:tcPr>
          <w:p w14:paraId="34B8A732" w14:textId="77777777" w:rsidR="00457316" w:rsidRPr="00457316" w:rsidRDefault="00457316" w:rsidP="00457316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b/>
                <w:color w:val="FFFFFF" w:themeColor="background1"/>
                <w:sz w:val="28"/>
              </w:rPr>
            </w:pPr>
            <w:r w:rsidRPr="00457316">
              <w:rPr>
                <w:b/>
                <w:color w:val="FFFFFF" w:themeColor="background1"/>
                <w:sz w:val="28"/>
              </w:rPr>
              <w:t>70</w:t>
            </w:r>
          </w:p>
        </w:tc>
      </w:tr>
    </w:tbl>
    <w:p w14:paraId="471D76AA" w14:textId="77777777" w:rsidR="00457316" w:rsidRPr="00457316" w:rsidRDefault="00457316" w:rsidP="00457316">
      <w:pPr>
        <w:keepNext/>
        <w:widowControl w:val="0"/>
        <w:autoSpaceDE w:val="0"/>
        <w:autoSpaceDN w:val="0"/>
        <w:adjustRightInd w:val="0"/>
        <w:spacing w:before="0"/>
        <w:rPr>
          <w:b/>
          <w:bCs/>
          <w:sz w:val="22"/>
        </w:rPr>
      </w:pPr>
    </w:p>
    <w:p w14:paraId="505E3E1C" w14:textId="77777777" w:rsidR="00127F62" w:rsidRPr="00AE2F0E" w:rsidRDefault="00127F62" w:rsidP="00457316">
      <w:pPr>
        <w:pStyle w:val="questions"/>
        <w:ind w:left="0" w:firstLine="0"/>
      </w:pPr>
    </w:p>
    <w:sectPr w:rsidR="00127F62" w:rsidRPr="00AE2F0E" w:rsidSect="00457316">
      <w:type w:val="continuous"/>
      <w:pgSz w:w="11906" w:h="16838"/>
      <w:pgMar w:top="2410" w:right="566" w:bottom="709" w:left="567" w:header="0" w:footer="708" w:gutter="0"/>
      <w:cols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F3672" w14:textId="77777777" w:rsidR="00CC4D15" w:rsidRDefault="00CC4D15" w:rsidP="007D4E1E">
      <w:r>
        <w:separator/>
      </w:r>
    </w:p>
  </w:endnote>
  <w:endnote w:type="continuationSeparator" w:id="0">
    <w:p w14:paraId="4C1A957A" w14:textId="77777777" w:rsidR="00CC4D15" w:rsidRDefault="00CC4D15" w:rsidP="007D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Hypatia Sans Pro Regular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Hypatia Sans Pro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Hypatia Sans Pro Semibold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1663C" w14:textId="518D72A0" w:rsidR="00B367D8" w:rsidRPr="009C3AE4" w:rsidRDefault="00CC4D15" w:rsidP="009C3AE4">
    <w:pPr>
      <w:pStyle w:val="Footer"/>
      <w:rPr>
        <w:rFonts w:eastAsiaTheme="majorEastAsia" w:cstheme="majorBidi"/>
        <w:spacing w:val="-10"/>
        <w:kern w:val="28"/>
        <w:szCs w:val="20"/>
      </w:rPr>
    </w:pPr>
    <w:sdt>
      <w:sdtPr>
        <w:rPr>
          <w:rStyle w:val="FooterBoldChar"/>
        </w:rPr>
        <w:alias w:val="Course"/>
        <w:tag w:val=""/>
        <w:id w:val="-912543581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>
        <w:rPr>
          <w:rStyle w:val="FooterBoldChar"/>
        </w:rPr>
      </w:sdtEndPr>
      <w:sdtContent>
        <w:r w:rsidR="00D076FD">
          <w:rPr>
            <w:rStyle w:val="FooterBoldChar"/>
            <w:lang w:val="en-US"/>
          </w:rPr>
          <w:t>AMERICAN THINK</w:t>
        </w:r>
      </w:sdtContent>
    </w:sdt>
    <w:r w:rsidR="00B367D8" w:rsidRPr="007635CD">
      <w:rPr>
        <w:rStyle w:val="FooterBoldChar"/>
      </w:rPr>
      <w:t xml:space="preserve"> 2nd Edition</w:t>
    </w:r>
    <w:r w:rsidR="00B367D8">
      <w:t xml:space="preserve">  </w:t>
    </w:r>
    <w:sdt>
      <w:sdtPr>
        <w:alias w:val="Subject"/>
        <w:tag w:val=""/>
        <w:id w:val="-918323387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457316">
          <w:t>Level 1</w:t>
        </w:r>
      </w:sdtContent>
    </w:sdt>
    <w:r w:rsidR="00B367D8">
      <w:t xml:space="preserve"> </w:t>
    </w:r>
    <w:r w:rsidR="00B367D8" w:rsidRPr="00E24071">
      <w:t xml:space="preserve"> </w:t>
    </w:r>
    <w:sdt>
      <w:sdtPr>
        <w:alias w:val="Title"/>
        <w:tag w:val=""/>
        <w:id w:val="-61305573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457316">
          <w:t>Skills Test 3 Standard</w:t>
        </w:r>
      </w:sdtContent>
    </w:sdt>
    <w:r w:rsidR="00B367D8">
      <w:ptab w:relativeTo="margin" w:alignment="center" w:leader="none"/>
    </w:r>
    <w:r w:rsidR="00B367D8" w:rsidRPr="00E24071">
      <w:rPr>
        <w:rStyle w:val="footerphotcopiableChar"/>
        <w:shd w:val="clear" w:color="auto" w:fill="000000" w:themeFill="text1"/>
      </w:rPr>
      <w:t>PHOTOCOPIABLE</w:t>
    </w:r>
    <w:r w:rsidR="00B367D8">
      <w:ptab w:relativeTo="margin" w:alignment="right" w:leader="none"/>
    </w:r>
    <w:r w:rsidR="00B367D8" w:rsidRPr="00E24071">
      <w:rPr>
        <w:rStyle w:val="TitleChar"/>
        <w:sz w:val="20"/>
        <w:szCs w:val="20"/>
      </w:rPr>
      <w:t xml:space="preserve">© </w:t>
    </w:r>
    <w:r w:rsidR="00B367D8" w:rsidRPr="00B94B89">
      <w:t xml:space="preserve">Cambridge University </w:t>
    </w:r>
    <w:proofErr w:type="gramStart"/>
    <w:r w:rsidR="00B367D8" w:rsidRPr="00B94B89">
      <w:t>Press</w:t>
    </w:r>
    <w:r w:rsidR="00B367D8">
      <w:rPr>
        <w:rStyle w:val="TitleChar"/>
        <w:sz w:val="20"/>
        <w:szCs w:val="20"/>
      </w:rPr>
      <w:t xml:space="preserve">  </w:t>
    </w:r>
    <w:r w:rsidR="00555813" w:rsidRPr="00316B1C">
      <w:t>202</w:t>
    </w:r>
    <w:r w:rsidR="00555813">
      <w:t>2</w:t>
    </w:r>
    <w:proofErr w:type="gramEnd"/>
    <w:r w:rsidR="00056463">
      <w:rPr>
        <w:rFonts w:ascii="Verdana" w:hAnsi="Verdana"/>
        <w:color w:val="000000"/>
        <w:szCs w:val="20"/>
      </w:rPr>
      <w:fldChar w:fldCharType="begin"/>
    </w:r>
    <w:r w:rsidR="00B367D8">
      <w:rPr>
        <w:rFonts w:ascii="Verdana" w:hAnsi="Verdana"/>
        <w:color w:val="000000"/>
        <w:szCs w:val="20"/>
      </w:rPr>
      <w:instrText xml:space="preserve"> {DATE \@ YYYY} \@ YYYY} </w:instrText>
    </w:r>
    <w:r w:rsidR="00056463">
      <w:rPr>
        <w:rFonts w:ascii="Verdana" w:hAnsi="Verdana"/>
        <w:color w:val="00000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0D438" w14:textId="77777777" w:rsidR="00CC4D15" w:rsidRDefault="00CC4D15" w:rsidP="007D4E1E">
      <w:r>
        <w:separator/>
      </w:r>
    </w:p>
  </w:footnote>
  <w:footnote w:type="continuationSeparator" w:id="0">
    <w:p w14:paraId="437D077C" w14:textId="77777777" w:rsidR="00CC4D15" w:rsidRDefault="00CC4D15" w:rsidP="007D4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ED583" w14:textId="21F5F381" w:rsidR="00B367D8" w:rsidRDefault="00192434" w:rsidP="00FA1087"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0287" behindDoc="0" locked="0" layoutInCell="1" allowOverlap="1" wp14:anchorId="738B6FC8" wp14:editId="016B089D">
              <wp:simplePos x="0" y="0"/>
              <wp:positionH relativeFrom="column">
                <wp:posOffset>-13970</wp:posOffset>
              </wp:positionH>
              <wp:positionV relativeFrom="page">
                <wp:posOffset>79375</wp:posOffset>
              </wp:positionV>
              <wp:extent cx="3297555" cy="885190"/>
              <wp:effectExtent l="0" t="0" r="0" b="0"/>
              <wp:wrapSquare wrapText="bothSides"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297555" cy="885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918DB4" w14:textId="2687069F" w:rsidR="00181B26" w:rsidRPr="00287928" w:rsidRDefault="00CC4D15" w:rsidP="00181B26">
                          <w:pPr>
                            <w:pStyle w:val="Title"/>
                            <w:ind w:left="0" w:firstLine="0"/>
                            <w:jc w:val="left"/>
                            <w:rPr>
                              <w:b/>
                            </w:rPr>
                          </w:pPr>
                          <w:sdt>
                            <w:sdtPr>
                              <w:rPr>
                                <w:rStyle w:val="CourseChar"/>
                                <w:sz w:val="52"/>
                                <w:szCs w:val="52"/>
                              </w:rPr>
                              <w:alias w:val="Course"/>
                              <w:tag w:val=""/>
                              <w:id w:val="-277721452"/>
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<w:text/>
                            </w:sdtPr>
                            <w:sdtEndPr>
                              <w:rPr>
                                <w:rStyle w:val="CourseChar"/>
                              </w:rPr>
                            </w:sdtEndPr>
                            <w:sdtContent>
                              <w:r w:rsidR="00181B26">
                                <w:rPr>
                                  <w:rStyle w:val="CourseChar"/>
                                  <w:sz w:val="52"/>
                                  <w:szCs w:val="52"/>
                                </w:rPr>
                                <w:t>AMERICAN THINK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8B6FC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1.1pt;margin-top:6.25pt;width:259.65pt;height:69.7pt;z-index:25166028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" stroked="f">
              <v:path arrowok="t"/>
              <v:textbox>
                <w:txbxContent>
                  <w:p w14:paraId="23918DB4" w14:textId="2687069F" w:rsidR="00181B26" w:rsidRPr="00287928" w:rsidRDefault="00CC4D15" w:rsidP="00181B26">
                    <w:pPr>
                      <w:pStyle w:val="Title"/>
                      <w:ind w:left="0" w:firstLine="0"/>
                      <w:jc w:val="left"/>
                      <w:rPr>
                        <w:b/>
                      </w:rPr>
                    </w:pPr>
                    <w:sdt>
                      <w:sdtPr>
                        <w:rPr>
                          <w:rStyle w:val="CourseChar"/>
                          <w:sz w:val="52"/>
                          <w:szCs w:val="52"/>
                        </w:rPr>
                        <w:alias w:val="Course"/>
                        <w:tag w:val=""/>
                        <w:id w:val="-277721452"/>
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<w:text/>
                      </w:sdtPr>
                      <w:sdtEndPr>
                        <w:rPr>
                          <w:rStyle w:val="CourseChar"/>
                        </w:rPr>
                      </w:sdtEndPr>
                      <w:sdtContent>
                        <w:r w:rsidR="00181B26">
                          <w:rPr>
                            <w:rStyle w:val="CourseChar"/>
                            <w:sz w:val="52"/>
                            <w:szCs w:val="52"/>
                          </w:rPr>
                          <w:t>AMERICAN THINK</w:t>
                        </w:r>
                      </w:sdtContent>
                    </w:sdt>
                  </w:p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35DADE47" wp14:editId="02362D4E">
              <wp:simplePos x="0" y="0"/>
              <wp:positionH relativeFrom="column">
                <wp:posOffset>2780665</wp:posOffset>
              </wp:positionH>
              <wp:positionV relativeFrom="page">
                <wp:posOffset>564515</wp:posOffset>
              </wp:positionV>
              <wp:extent cx="4147185" cy="42418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47185" cy="424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alias w:val="Title"/>
                            <w:tag w:val=""/>
                            <w:id w:val="-21366747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523E7BE4" w14:textId="77777777" w:rsidR="00B367D8" w:rsidRPr="007B2585" w:rsidRDefault="00457316" w:rsidP="003B0C1C">
                              <w:pPr>
                                <w:pStyle w:val="Title"/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t>Skills Test 3 Standard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5DADE47" id="Text Box 2" o:spid="_x0000_s1027" type="#_x0000_t202" style="position:absolute;left:0;text-align:left;margin-left:218.95pt;margin-top:44.45pt;width:326.55pt;height:33.4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" stroked="f">
              <v:fill opacity="0"/>
              <v:textbox>
                <w:txbxContent>
                  <w:sdt>
                    <w:sdtPr>
                      <w:alias w:val="Title"/>
                      <w:tag w:val=""/>
                      <w:id w:val="-21366747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523E7BE4" w14:textId="77777777" w:rsidR="00B367D8" w:rsidRPr="007B2585" w:rsidRDefault="00457316" w:rsidP="003B0C1C">
                        <w:pPr>
                          <w:pStyle w:val="Title"/>
                          <w:pBdr>
                            <w:bottom w:val="single" w:sz="4" w:space="1" w:color="auto"/>
                          </w:pBdr>
                        </w:pPr>
                        <w:r>
                          <w:t>Skills Test 3 Standard</w:t>
                        </w:r>
                      </w:p>
                    </w:sdtContent>
                  </w:sdt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29E4E2AB" wp14:editId="7374C623">
              <wp:simplePos x="0" y="0"/>
              <wp:positionH relativeFrom="column">
                <wp:posOffset>3989070</wp:posOffset>
              </wp:positionH>
              <wp:positionV relativeFrom="paragraph">
                <wp:posOffset>191135</wp:posOffset>
              </wp:positionV>
              <wp:extent cx="3027680" cy="43624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027680" cy="4362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TitleChar"/>
                            </w:rPr>
                            <w:alias w:val="Subject"/>
                            <w:tag w:val=""/>
                            <w:id w:val="904726049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>
                            <w:rPr>
                              <w:rStyle w:val="TitleChar"/>
                            </w:rPr>
                          </w:sdtEndPr>
                          <w:sdtContent>
                            <w:p w14:paraId="71A476C7" w14:textId="77777777" w:rsidR="00B367D8" w:rsidRDefault="00B367D8" w:rsidP="00D10F23">
                              <w:pPr>
                                <w:spacing w:after="0"/>
                                <w:ind w:right="141"/>
                                <w:jc w:val="right"/>
                              </w:pPr>
                              <w:r>
                                <w:rPr>
                                  <w:rStyle w:val="TitleChar"/>
                                </w:rPr>
                                <w:t xml:space="preserve">Level </w:t>
                              </w:r>
                              <w:r w:rsidR="00457316">
                                <w:rPr>
                                  <w:rStyle w:val="TitleChar"/>
                                </w:rPr>
                                <w:t>1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9E4E2AB" id="_x0000_s1028" type="#_x0000_t202" style="position:absolute;left:0;text-align:left;margin-left:314.1pt;margin-top:15.05pt;width:238.4pt;height:34.3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" stroked="f">
              <v:textbox>
                <w:txbxContent>
                  <w:sdt>
                    <w:sdtPr>
                      <w:rPr>
                        <w:rStyle w:val="TitleChar"/>
                      </w:rPr>
                      <w:alias w:val="Subject"/>
                      <w:tag w:val=""/>
                      <w:id w:val="904726049"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:text/>
                    </w:sdtPr>
                    <w:sdtEndPr>
                      <w:rPr>
                        <w:rStyle w:val="TitleChar"/>
                      </w:rPr>
                    </w:sdtEndPr>
                    <w:sdtContent>
                      <w:p w14:paraId="71A476C7" w14:textId="77777777" w:rsidR="00B367D8" w:rsidRDefault="00B367D8" w:rsidP="00D10F23">
                        <w:pPr>
                          <w:spacing w:after="0"/>
                          <w:ind w:right="141"/>
                          <w:jc w:val="right"/>
                        </w:pPr>
                        <w:r>
                          <w:rPr>
                            <w:rStyle w:val="TitleChar"/>
                          </w:rPr>
                          <w:t xml:space="preserve">Level </w:t>
                        </w:r>
                        <w:r w:rsidR="00457316">
                          <w:rPr>
                            <w:rStyle w:val="TitleChar"/>
                          </w:rPr>
                          <w:t>1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4383" behindDoc="0" locked="0" layoutInCell="1" allowOverlap="1" wp14:anchorId="49DB55C5" wp14:editId="61E21223">
              <wp:simplePos x="0" y="0"/>
              <wp:positionH relativeFrom="column">
                <wp:posOffset>2610485</wp:posOffset>
              </wp:positionH>
              <wp:positionV relativeFrom="paragraph">
                <wp:posOffset>235585</wp:posOffset>
              </wp:positionV>
              <wp:extent cx="1623695" cy="4381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23695" cy="438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94BB46" w14:textId="77777777" w:rsidR="00B367D8" w:rsidRPr="00CC045F" w:rsidRDefault="00B367D8" w:rsidP="00CC045F">
                          <w:pPr>
                            <w:spacing w:after="0"/>
                            <w:rPr>
                              <w:sz w:val="12"/>
                            </w:rPr>
                          </w:pPr>
                          <w:r>
                            <w:rPr>
                              <w:rStyle w:val="TitleChar"/>
                              <w:sz w:val="32"/>
                            </w:rPr>
                            <w:t>2</w:t>
                          </w:r>
                          <w:r w:rsidRPr="00CC045F">
                            <w:rPr>
                              <w:rStyle w:val="TitleChar"/>
                              <w:sz w:val="32"/>
                              <w:vertAlign w:val="superscript"/>
                            </w:rPr>
                            <w:t>nd</w:t>
                          </w:r>
                          <w:r w:rsidRPr="00CC045F">
                            <w:rPr>
                              <w:rStyle w:val="TitleChar"/>
                              <w:sz w:val="32"/>
                            </w:rPr>
                            <w:t xml:space="preserve"> Edition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9DB55C5" id="_x0000_s1029" type="#_x0000_t202" style="position:absolute;left:0;text-align:left;margin-left:205.55pt;margin-top:18.55pt;width:127.85pt;height:34.5pt;z-index:25166438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" stroked="f">
              <v:path arrowok="t"/>
              <v:textbox>
                <w:txbxContent>
                  <w:p w14:paraId="0294BB46" w14:textId="77777777" w:rsidR="00B367D8" w:rsidRPr="00CC045F" w:rsidRDefault="00B367D8" w:rsidP="00CC045F">
                    <w:pPr>
                      <w:spacing w:after="0"/>
                      <w:rPr>
                        <w:sz w:val="12"/>
                      </w:rPr>
                    </w:pPr>
                    <w:r>
                      <w:rPr>
                        <w:rStyle w:val="TitleChar"/>
                        <w:sz w:val="32"/>
                      </w:rPr>
                      <w:t>2</w:t>
                    </w:r>
                    <w:r w:rsidRPr="00CC045F">
                      <w:rPr>
                        <w:rStyle w:val="TitleChar"/>
                        <w:sz w:val="32"/>
                        <w:vertAlign w:val="superscript"/>
                      </w:rPr>
                      <w:t>nd</w:t>
                    </w:r>
                    <w:r w:rsidRPr="00CC045F">
                      <w:rPr>
                        <w:rStyle w:val="TitleChar"/>
                        <w:sz w:val="32"/>
                      </w:rPr>
                      <w:t xml:space="preserve"> Edition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F26EC42" wp14:editId="38DEBF54">
              <wp:simplePos x="0" y="0"/>
              <wp:positionH relativeFrom="column">
                <wp:posOffset>-55245</wp:posOffset>
              </wp:positionH>
              <wp:positionV relativeFrom="paragraph">
                <wp:posOffset>1047750</wp:posOffset>
              </wp:positionV>
              <wp:extent cx="6915150" cy="356235"/>
              <wp:effectExtent l="0" t="0" r="635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915150" cy="35623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245CCE82" w14:textId="77777777" w:rsidR="00B367D8" w:rsidRPr="00852217" w:rsidRDefault="00B367D8" w:rsidP="00F9192E">
                          <w:pPr>
                            <w:tabs>
                              <w:tab w:val="left" w:pos="3544"/>
                              <w:tab w:val="left" w:pos="7088"/>
                            </w:tabs>
                            <w:spacing w:before="120" w:after="0"/>
                            <w:rPr>
                              <w:rFonts w:ascii="Gill Sans MT" w:hAnsi="Gill Sans MT"/>
                            </w:rPr>
                          </w:pPr>
                          <w:r>
                            <w:rPr>
                              <w:rFonts w:ascii="Gill Sans MT" w:hAnsi="Gill Sans MT"/>
                            </w:rPr>
                            <w:t>Name ______________________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ab/>
                            <w:t xml:space="preserve">Class </w:t>
                          </w:r>
                          <w:r>
                            <w:rPr>
                              <w:rFonts w:ascii="Gill Sans MT" w:hAnsi="Gill Sans MT"/>
                            </w:rPr>
                            <w:t>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</w:t>
                          </w:r>
                          <w:r>
                            <w:rPr>
                              <w:rFonts w:ascii="Gill Sans MT" w:hAnsi="Gill Sans MT"/>
                            </w:rPr>
                            <w:tab/>
                            <w:t xml:space="preserve">Date 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____________________</w:t>
                          </w:r>
                          <w:r>
                            <w:rPr>
                              <w:rFonts w:ascii="Gill Sans MT" w:hAnsi="Gill Sans MT"/>
                            </w:rPr>
                            <w:t>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5F26EC42" id="Text Box 4" o:spid="_x0000_s1030" style="position:absolute;left:0;text-align:left;margin-left:-4.35pt;margin-top:82.5pt;width:544.5pt;height:28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" strokeweight=".5pt">
              <v:path arrowok="t"/>
              <v:textbox>
                <w:txbxContent>
                  <w:p w14:paraId="245CCE82" w14:textId="77777777" w:rsidR="00B367D8" w:rsidRPr="00852217" w:rsidRDefault="00B367D8" w:rsidP="00F9192E">
                    <w:pPr>
                      <w:tabs>
                        <w:tab w:val="left" w:pos="3544"/>
                        <w:tab w:val="left" w:pos="7088"/>
                      </w:tabs>
                      <w:spacing w:before="120" w:after="0"/>
                      <w:rPr>
                        <w:rFonts w:ascii="Gill Sans MT" w:hAnsi="Gill Sans MT"/>
                      </w:rPr>
                    </w:pPr>
                    <w:r>
                      <w:rPr>
                        <w:rFonts w:ascii="Gill Sans MT" w:hAnsi="Gill Sans MT"/>
                      </w:rPr>
                      <w:t>Name ______________________</w:t>
                    </w:r>
                    <w:r w:rsidRPr="00852217">
                      <w:rPr>
                        <w:rFonts w:ascii="Gill Sans MT" w:hAnsi="Gill Sans MT"/>
                      </w:rPr>
                      <w:tab/>
                      <w:t xml:space="preserve">Class </w:t>
                    </w:r>
                    <w:r>
                      <w:rPr>
                        <w:rFonts w:ascii="Gill Sans MT" w:hAnsi="Gill Sans MT"/>
                      </w:rPr>
                      <w:t>_____________________</w:t>
                    </w:r>
                    <w:r w:rsidRPr="00852217">
                      <w:rPr>
                        <w:rFonts w:ascii="Gill Sans MT" w:hAnsi="Gill Sans MT"/>
                      </w:rPr>
                      <w:t>_</w:t>
                    </w:r>
                    <w:r>
                      <w:rPr>
                        <w:rFonts w:ascii="Gill Sans MT" w:hAnsi="Gill Sans MT"/>
                      </w:rPr>
                      <w:tab/>
                      <w:t xml:space="preserve">Date </w:t>
                    </w:r>
                    <w:r w:rsidRPr="00852217">
                      <w:rPr>
                        <w:rFonts w:ascii="Gill Sans MT" w:hAnsi="Gill Sans MT"/>
                      </w:rPr>
                      <w:t>____________________</w:t>
                    </w:r>
                    <w:r>
                      <w:rPr>
                        <w:rFonts w:ascii="Gill Sans MT" w:hAnsi="Gill Sans MT"/>
                      </w:rPr>
                      <w:t>__</w:t>
                    </w:r>
                  </w:p>
                </w:txbxContent>
              </v:textbox>
            </v:roundrect>
          </w:pict>
        </mc:Fallback>
      </mc:AlternateContent>
    </w:r>
    <w:r w:rsidR="00B367D8">
      <w:rPr>
        <w:noProof/>
        <w:lang w:eastAsia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07DE"/>
    <w:multiLevelType w:val="hybridMultilevel"/>
    <w:tmpl w:val="CB3C53C8"/>
    <w:lvl w:ilvl="0" w:tplc="C26C27D6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271AD"/>
    <w:multiLevelType w:val="hybridMultilevel"/>
    <w:tmpl w:val="85D6C9F8"/>
    <w:lvl w:ilvl="0" w:tplc="F5BE42C0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97992"/>
    <w:multiLevelType w:val="hybridMultilevel"/>
    <w:tmpl w:val="4980121C"/>
    <w:lvl w:ilvl="0" w:tplc="C26C27D6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326A1"/>
    <w:multiLevelType w:val="hybridMultilevel"/>
    <w:tmpl w:val="7118255E"/>
    <w:lvl w:ilvl="0" w:tplc="96A6D142">
      <w:start w:val="1"/>
      <w:numFmt w:val="lowerLetter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B1282"/>
    <w:multiLevelType w:val="hybridMultilevel"/>
    <w:tmpl w:val="923CA326"/>
    <w:lvl w:ilvl="0" w:tplc="FEE093C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979DD"/>
    <w:multiLevelType w:val="hybridMultilevel"/>
    <w:tmpl w:val="E104D656"/>
    <w:lvl w:ilvl="0" w:tplc="86D2A690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7749C"/>
    <w:multiLevelType w:val="hybridMultilevel"/>
    <w:tmpl w:val="A4FE11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2378A"/>
    <w:multiLevelType w:val="hybridMultilevel"/>
    <w:tmpl w:val="B2A88642"/>
    <w:lvl w:ilvl="0" w:tplc="10D07A82">
      <w:start w:val="1"/>
      <w:numFmt w:val="decimal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F7D19"/>
    <w:multiLevelType w:val="hybridMultilevel"/>
    <w:tmpl w:val="E2CC630C"/>
    <w:lvl w:ilvl="0" w:tplc="5E26401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42029"/>
    <w:multiLevelType w:val="hybridMultilevel"/>
    <w:tmpl w:val="DAE06C90"/>
    <w:lvl w:ilvl="0" w:tplc="10D07A82">
      <w:start w:val="1"/>
      <w:numFmt w:val="decimal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C4239"/>
    <w:multiLevelType w:val="hybridMultilevel"/>
    <w:tmpl w:val="946A3628"/>
    <w:lvl w:ilvl="0" w:tplc="5E26401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707D3"/>
    <w:multiLevelType w:val="hybridMultilevel"/>
    <w:tmpl w:val="A74EDEB4"/>
    <w:lvl w:ilvl="0" w:tplc="EF6A47AE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4D68C4"/>
    <w:multiLevelType w:val="hybridMultilevel"/>
    <w:tmpl w:val="DFB26E66"/>
    <w:lvl w:ilvl="0" w:tplc="775CA5FA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403089"/>
    <w:multiLevelType w:val="hybridMultilevel"/>
    <w:tmpl w:val="80F48A2A"/>
    <w:lvl w:ilvl="0" w:tplc="602E41BC">
      <w:numFmt w:val="decimal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8D2D1D"/>
    <w:multiLevelType w:val="hybridMultilevel"/>
    <w:tmpl w:val="D71E3E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1254E"/>
    <w:multiLevelType w:val="hybridMultilevel"/>
    <w:tmpl w:val="C6702986"/>
    <w:lvl w:ilvl="0" w:tplc="BDEE0DEC">
      <w:numFmt w:val="decimal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EA3DF3"/>
    <w:multiLevelType w:val="hybridMultilevel"/>
    <w:tmpl w:val="B750F9E6"/>
    <w:lvl w:ilvl="0" w:tplc="10D07A82">
      <w:start w:val="1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10D07A82">
      <w:start w:val="1"/>
      <w:numFmt w:val="decimal"/>
      <w:lvlText w:val="%2"/>
      <w:lvlJc w:val="left"/>
      <w:pPr>
        <w:ind w:left="1437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34137596"/>
    <w:multiLevelType w:val="hybridMultilevel"/>
    <w:tmpl w:val="7A882486"/>
    <w:lvl w:ilvl="0" w:tplc="0CD6DA3A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8330A0"/>
    <w:multiLevelType w:val="hybridMultilevel"/>
    <w:tmpl w:val="665EA7EA"/>
    <w:lvl w:ilvl="0" w:tplc="5E26401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B310C3"/>
    <w:multiLevelType w:val="hybridMultilevel"/>
    <w:tmpl w:val="9CE46A1C"/>
    <w:lvl w:ilvl="0" w:tplc="7F568ED2">
      <w:numFmt w:val="decimal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20DA2"/>
    <w:multiLevelType w:val="hybridMultilevel"/>
    <w:tmpl w:val="4D5E6B20"/>
    <w:lvl w:ilvl="0" w:tplc="10D07A82">
      <w:start w:val="1"/>
      <w:numFmt w:val="decimal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A1653F"/>
    <w:multiLevelType w:val="hybridMultilevel"/>
    <w:tmpl w:val="F41C67C6"/>
    <w:lvl w:ilvl="0" w:tplc="5E26401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3C0ED4"/>
    <w:multiLevelType w:val="hybridMultilevel"/>
    <w:tmpl w:val="EF72983A"/>
    <w:lvl w:ilvl="0" w:tplc="A13273E8">
      <w:start w:val="1"/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CE0201"/>
    <w:multiLevelType w:val="hybridMultilevel"/>
    <w:tmpl w:val="359AB644"/>
    <w:lvl w:ilvl="0" w:tplc="E7A65796"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04E30"/>
    <w:multiLevelType w:val="hybridMultilevel"/>
    <w:tmpl w:val="9BB87F22"/>
    <w:lvl w:ilvl="0" w:tplc="1E3435A6">
      <w:start w:val="1"/>
      <w:numFmt w:val="lowerLetter"/>
      <w:lvlRestart w:val="0"/>
      <w:lvlText w:val="%1"/>
      <w:lvlJc w:val="left"/>
      <w:pPr>
        <w:ind w:left="720" w:hanging="363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32311A"/>
    <w:multiLevelType w:val="hybridMultilevel"/>
    <w:tmpl w:val="28A6BE4E"/>
    <w:lvl w:ilvl="0" w:tplc="BE4851A8">
      <w:start w:val="1"/>
      <w:numFmt w:val="decimal"/>
      <w:lvlRestart w:val="0"/>
      <w:lvlText w:val="%1"/>
      <w:lvlJc w:val="left"/>
      <w:pPr>
        <w:ind w:left="720" w:hanging="363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33742"/>
    <w:multiLevelType w:val="hybridMultilevel"/>
    <w:tmpl w:val="83C24B30"/>
    <w:lvl w:ilvl="0" w:tplc="92A08C1C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90553E"/>
    <w:multiLevelType w:val="hybridMultilevel"/>
    <w:tmpl w:val="08A2A77A"/>
    <w:lvl w:ilvl="0" w:tplc="A39C1F3E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857FF3"/>
    <w:multiLevelType w:val="hybridMultilevel"/>
    <w:tmpl w:val="65BA242A"/>
    <w:lvl w:ilvl="0" w:tplc="96A6D142">
      <w:start w:val="1"/>
      <w:numFmt w:val="lowerLetter"/>
      <w:lvlText w:val="%1"/>
      <w:lvlJc w:val="left"/>
      <w:pPr>
        <w:ind w:left="720" w:hanging="360"/>
      </w:pPr>
      <w:rPr>
        <w:rFonts w:hint="default"/>
      </w:rPr>
    </w:lvl>
    <w:lvl w:ilvl="1" w:tplc="CFA20B52"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467565"/>
    <w:multiLevelType w:val="hybridMultilevel"/>
    <w:tmpl w:val="24565102"/>
    <w:lvl w:ilvl="0" w:tplc="10D07A82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3B297B"/>
    <w:multiLevelType w:val="hybridMultilevel"/>
    <w:tmpl w:val="9F527510"/>
    <w:lvl w:ilvl="0" w:tplc="77B4C8BC">
      <w:start w:val="1"/>
      <w:numFmt w:val="lowerLetter"/>
      <w:lvlRestart w:val="0"/>
      <w:lvlText w:val="%1"/>
      <w:lvlJc w:val="left"/>
      <w:pPr>
        <w:ind w:left="720" w:hanging="363"/>
      </w:pPr>
      <w:rPr>
        <w:rFonts w:hint="default"/>
        <w:i w:val="0"/>
        <w:i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AD5914"/>
    <w:multiLevelType w:val="hybridMultilevel"/>
    <w:tmpl w:val="2A7A17A6"/>
    <w:lvl w:ilvl="0" w:tplc="F3CC9B50">
      <w:start w:val="1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EA4272"/>
    <w:multiLevelType w:val="hybridMultilevel"/>
    <w:tmpl w:val="9F2CD778"/>
    <w:lvl w:ilvl="0" w:tplc="1D022938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BE492E"/>
    <w:multiLevelType w:val="hybridMultilevel"/>
    <w:tmpl w:val="7DEE7B04"/>
    <w:lvl w:ilvl="0" w:tplc="FEE093C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25245D"/>
    <w:multiLevelType w:val="hybridMultilevel"/>
    <w:tmpl w:val="08920BDE"/>
    <w:lvl w:ilvl="0" w:tplc="224646F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80BEA"/>
    <w:multiLevelType w:val="hybridMultilevel"/>
    <w:tmpl w:val="81E6B1C6"/>
    <w:lvl w:ilvl="0" w:tplc="243EA094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866B5D"/>
    <w:multiLevelType w:val="hybridMultilevel"/>
    <w:tmpl w:val="1FFC71E0"/>
    <w:lvl w:ilvl="0" w:tplc="F99A0F0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C246F7"/>
    <w:multiLevelType w:val="hybridMultilevel"/>
    <w:tmpl w:val="DE52919A"/>
    <w:lvl w:ilvl="0" w:tplc="FEE093C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6C1E1E"/>
    <w:multiLevelType w:val="hybridMultilevel"/>
    <w:tmpl w:val="B44C5D46"/>
    <w:lvl w:ilvl="0" w:tplc="3C0AC136">
      <w:start w:val="1"/>
      <w:numFmt w:val="lowerLetter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75734D"/>
    <w:multiLevelType w:val="hybridMultilevel"/>
    <w:tmpl w:val="F9F85A7A"/>
    <w:lvl w:ilvl="0" w:tplc="618A6346">
      <w:start w:val="1"/>
      <w:numFmt w:val="lowerLetter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9D1806"/>
    <w:multiLevelType w:val="hybridMultilevel"/>
    <w:tmpl w:val="9C5E2E8E"/>
    <w:lvl w:ilvl="0" w:tplc="C568D764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4C2774"/>
    <w:multiLevelType w:val="hybridMultilevel"/>
    <w:tmpl w:val="AEEC4610"/>
    <w:lvl w:ilvl="0" w:tplc="75E6914E">
      <w:start w:val="1"/>
      <w:numFmt w:val="decimal"/>
      <w:lvlRestart w:val="0"/>
      <w:lvlText w:val="%1."/>
      <w:lvlJc w:val="left"/>
      <w:pPr>
        <w:ind w:left="720" w:hanging="363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B46CAD"/>
    <w:multiLevelType w:val="hybridMultilevel"/>
    <w:tmpl w:val="E5CA3C1C"/>
    <w:lvl w:ilvl="0" w:tplc="F99A0F0E"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0A2BC9"/>
    <w:multiLevelType w:val="hybridMultilevel"/>
    <w:tmpl w:val="EFB0DD4A"/>
    <w:lvl w:ilvl="0" w:tplc="EEBAF894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9474C4"/>
    <w:multiLevelType w:val="hybridMultilevel"/>
    <w:tmpl w:val="A11E9D52"/>
    <w:lvl w:ilvl="0" w:tplc="E3B8CCCA">
      <w:start w:val="1"/>
      <w:numFmt w:val="lowerLetter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C42797"/>
    <w:multiLevelType w:val="hybridMultilevel"/>
    <w:tmpl w:val="0E5885E0"/>
    <w:lvl w:ilvl="0" w:tplc="A39C1F3E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0436DB"/>
    <w:multiLevelType w:val="hybridMultilevel"/>
    <w:tmpl w:val="533EF950"/>
    <w:lvl w:ilvl="0" w:tplc="C568D764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86D2A690">
      <w:numFmt w:val="decimal"/>
      <w:lvlRestart w:val="0"/>
      <w:lvlText w:val="%2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21"/>
  </w:num>
  <w:num w:numId="4">
    <w:abstractNumId w:val="8"/>
  </w:num>
  <w:num w:numId="5">
    <w:abstractNumId w:val="15"/>
  </w:num>
  <w:num w:numId="6">
    <w:abstractNumId w:val="12"/>
  </w:num>
  <w:num w:numId="7">
    <w:abstractNumId w:val="9"/>
  </w:num>
  <w:num w:numId="8">
    <w:abstractNumId w:val="42"/>
  </w:num>
  <w:num w:numId="9">
    <w:abstractNumId w:val="31"/>
  </w:num>
  <w:num w:numId="10">
    <w:abstractNumId w:val="28"/>
  </w:num>
  <w:num w:numId="11">
    <w:abstractNumId w:val="38"/>
  </w:num>
  <w:num w:numId="12">
    <w:abstractNumId w:val="45"/>
  </w:num>
  <w:num w:numId="13">
    <w:abstractNumId w:val="14"/>
  </w:num>
  <w:num w:numId="14">
    <w:abstractNumId w:val="29"/>
  </w:num>
  <w:num w:numId="15">
    <w:abstractNumId w:val="41"/>
  </w:num>
  <w:num w:numId="16">
    <w:abstractNumId w:val="27"/>
  </w:num>
  <w:num w:numId="17">
    <w:abstractNumId w:val="20"/>
  </w:num>
  <w:num w:numId="18">
    <w:abstractNumId w:val="19"/>
  </w:num>
  <w:num w:numId="19">
    <w:abstractNumId w:val="1"/>
  </w:num>
  <w:num w:numId="20">
    <w:abstractNumId w:val="37"/>
  </w:num>
  <w:num w:numId="21">
    <w:abstractNumId w:val="33"/>
  </w:num>
  <w:num w:numId="22">
    <w:abstractNumId w:val="4"/>
  </w:num>
  <w:num w:numId="23">
    <w:abstractNumId w:val="0"/>
  </w:num>
  <w:num w:numId="24">
    <w:abstractNumId w:val="2"/>
  </w:num>
  <w:num w:numId="25">
    <w:abstractNumId w:val="7"/>
  </w:num>
  <w:num w:numId="26">
    <w:abstractNumId w:val="13"/>
  </w:num>
  <w:num w:numId="27">
    <w:abstractNumId w:val="40"/>
  </w:num>
  <w:num w:numId="28">
    <w:abstractNumId w:val="46"/>
  </w:num>
  <w:num w:numId="29">
    <w:abstractNumId w:val="5"/>
  </w:num>
  <w:num w:numId="30">
    <w:abstractNumId w:val="16"/>
  </w:num>
  <w:num w:numId="31">
    <w:abstractNumId w:val="23"/>
  </w:num>
  <w:num w:numId="32">
    <w:abstractNumId w:val="39"/>
  </w:num>
  <w:num w:numId="33">
    <w:abstractNumId w:val="26"/>
  </w:num>
  <w:num w:numId="34">
    <w:abstractNumId w:val="22"/>
  </w:num>
  <w:num w:numId="35">
    <w:abstractNumId w:val="34"/>
  </w:num>
  <w:num w:numId="36">
    <w:abstractNumId w:val="25"/>
  </w:num>
  <w:num w:numId="37">
    <w:abstractNumId w:val="24"/>
  </w:num>
  <w:num w:numId="38">
    <w:abstractNumId w:val="36"/>
  </w:num>
  <w:num w:numId="39">
    <w:abstractNumId w:val="3"/>
  </w:num>
  <w:num w:numId="40">
    <w:abstractNumId w:val="35"/>
  </w:num>
  <w:num w:numId="41">
    <w:abstractNumId w:val="44"/>
  </w:num>
  <w:num w:numId="42">
    <w:abstractNumId w:val="17"/>
  </w:num>
  <w:num w:numId="43">
    <w:abstractNumId w:val="30"/>
  </w:num>
  <w:num w:numId="44">
    <w:abstractNumId w:val="43"/>
  </w:num>
  <w:num w:numId="45">
    <w:abstractNumId w:val="32"/>
  </w:num>
  <w:num w:numId="46">
    <w:abstractNumId w:val="11"/>
  </w:num>
  <w:num w:numId="47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9"/>
  <w:proofState w:spelling="clean" w:grammar="clean"/>
  <w:attachedTemplate r:id="rId1"/>
  <w:stylePaneFormatFilter w:val="1321" w:allStyles="1" w:customStyles="0" w:latentStyles="0" w:stylesInUse="0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316"/>
    <w:rsid w:val="000247D2"/>
    <w:rsid w:val="00033D44"/>
    <w:rsid w:val="00053EB0"/>
    <w:rsid w:val="00056463"/>
    <w:rsid w:val="0006416F"/>
    <w:rsid w:val="00071F30"/>
    <w:rsid w:val="00074444"/>
    <w:rsid w:val="000760C9"/>
    <w:rsid w:val="00081B8D"/>
    <w:rsid w:val="00084028"/>
    <w:rsid w:val="00096E5F"/>
    <w:rsid w:val="000A0488"/>
    <w:rsid w:val="000A0B19"/>
    <w:rsid w:val="000A68DD"/>
    <w:rsid w:val="000D2177"/>
    <w:rsid w:val="000D4F8C"/>
    <w:rsid w:val="000E148D"/>
    <w:rsid w:val="000F085C"/>
    <w:rsid w:val="000F6B9A"/>
    <w:rsid w:val="00100FE4"/>
    <w:rsid w:val="00104C86"/>
    <w:rsid w:val="00122040"/>
    <w:rsid w:val="00127F62"/>
    <w:rsid w:val="00141D21"/>
    <w:rsid w:val="001473A6"/>
    <w:rsid w:val="001663F2"/>
    <w:rsid w:val="00181B26"/>
    <w:rsid w:val="00191D02"/>
    <w:rsid w:val="00192434"/>
    <w:rsid w:val="00193BA7"/>
    <w:rsid w:val="001A21FE"/>
    <w:rsid w:val="001D2CBF"/>
    <w:rsid w:val="002161A9"/>
    <w:rsid w:val="00232109"/>
    <w:rsid w:val="00250BE6"/>
    <w:rsid w:val="002527C0"/>
    <w:rsid w:val="002759F0"/>
    <w:rsid w:val="00276F51"/>
    <w:rsid w:val="00286F93"/>
    <w:rsid w:val="00287928"/>
    <w:rsid w:val="00293051"/>
    <w:rsid w:val="002A2D87"/>
    <w:rsid w:val="002A3BBC"/>
    <w:rsid w:val="002A77F9"/>
    <w:rsid w:val="002E3008"/>
    <w:rsid w:val="00316B1C"/>
    <w:rsid w:val="00345CBD"/>
    <w:rsid w:val="00367F51"/>
    <w:rsid w:val="003719EE"/>
    <w:rsid w:val="00380422"/>
    <w:rsid w:val="003828D1"/>
    <w:rsid w:val="003B0C1C"/>
    <w:rsid w:val="003B69E8"/>
    <w:rsid w:val="003D031A"/>
    <w:rsid w:val="003D1F75"/>
    <w:rsid w:val="003E01AF"/>
    <w:rsid w:val="003F26F0"/>
    <w:rsid w:val="003F7E49"/>
    <w:rsid w:val="00422283"/>
    <w:rsid w:val="004402C0"/>
    <w:rsid w:val="00446239"/>
    <w:rsid w:val="00456EFA"/>
    <w:rsid w:val="00457316"/>
    <w:rsid w:val="00463DFD"/>
    <w:rsid w:val="00464330"/>
    <w:rsid w:val="00471407"/>
    <w:rsid w:val="00482BF1"/>
    <w:rsid w:val="004A338D"/>
    <w:rsid w:val="004B09DB"/>
    <w:rsid w:val="004C7B33"/>
    <w:rsid w:val="004D333C"/>
    <w:rsid w:val="004D4BE5"/>
    <w:rsid w:val="004F396A"/>
    <w:rsid w:val="00550B3D"/>
    <w:rsid w:val="00551D2B"/>
    <w:rsid w:val="00555813"/>
    <w:rsid w:val="00572CA8"/>
    <w:rsid w:val="0057318B"/>
    <w:rsid w:val="00587D44"/>
    <w:rsid w:val="00591F1A"/>
    <w:rsid w:val="005B7B68"/>
    <w:rsid w:val="005C383C"/>
    <w:rsid w:val="005D1B96"/>
    <w:rsid w:val="005D7183"/>
    <w:rsid w:val="00621DA9"/>
    <w:rsid w:val="00625E5D"/>
    <w:rsid w:val="006273B7"/>
    <w:rsid w:val="006433BD"/>
    <w:rsid w:val="0065099D"/>
    <w:rsid w:val="00681884"/>
    <w:rsid w:val="00686B00"/>
    <w:rsid w:val="006E77F9"/>
    <w:rsid w:val="00705EF8"/>
    <w:rsid w:val="007106D6"/>
    <w:rsid w:val="00730587"/>
    <w:rsid w:val="007425AD"/>
    <w:rsid w:val="00754A36"/>
    <w:rsid w:val="007565ED"/>
    <w:rsid w:val="007635CD"/>
    <w:rsid w:val="007667E7"/>
    <w:rsid w:val="007730C4"/>
    <w:rsid w:val="00783A7A"/>
    <w:rsid w:val="00785355"/>
    <w:rsid w:val="00785D4E"/>
    <w:rsid w:val="007A77D4"/>
    <w:rsid w:val="007B2585"/>
    <w:rsid w:val="007B41E9"/>
    <w:rsid w:val="007C34DC"/>
    <w:rsid w:val="007D4E1E"/>
    <w:rsid w:val="007D5EE9"/>
    <w:rsid w:val="00802ADD"/>
    <w:rsid w:val="008046F3"/>
    <w:rsid w:val="00812AB7"/>
    <w:rsid w:val="0081797A"/>
    <w:rsid w:val="00824947"/>
    <w:rsid w:val="0083297D"/>
    <w:rsid w:val="0086311B"/>
    <w:rsid w:val="008D0085"/>
    <w:rsid w:val="00901F62"/>
    <w:rsid w:val="009179C8"/>
    <w:rsid w:val="00941839"/>
    <w:rsid w:val="0095724F"/>
    <w:rsid w:val="009764AB"/>
    <w:rsid w:val="009A0575"/>
    <w:rsid w:val="009A38C0"/>
    <w:rsid w:val="009B2302"/>
    <w:rsid w:val="009C0F97"/>
    <w:rsid w:val="009C3AE4"/>
    <w:rsid w:val="009F6F38"/>
    <w:rsid w:val="00A45E32"/>
    <w:rsid w:val="00A627CB"/>
    <w:rsid w:val="00A63F41"/>
    <w:rsid w:val="00A74AF3"/>
    <w:rsid w:val="00A84C4C"/>
    <w:rsid w:val="00AB1157"/>
    <w:rsid w:val="00AB2DB7"/>
    <w:rsid w:val="00AB623F"/>
    <w:rsid w:val="00AC6566"/>
    <w:rsid w:val="00AC78D1"/>
    <w:rsid w:val="00AE2F0E"/>
    <w:rsid w:val="00AF54E4"/>
    <w:rsid w:val="00AF5D35"/>
    <w:rsid w:val="00B0598D"/>
    <w:rsid w:val="00B3501E"/>
    <w:rsid w:val="00B367D8"/>
    <w:rsid w:val="00B40C2A"/>
    <w:rsid w:val="00B542F0"/>
    <w:rsid w:val="00B5696E"/>
    <w:rsid w:val="00B6391A"/>
    <w:rsid w:val="00B649A5"/>
    <w:rsid w:val="00B83596"/>
    <w:rsid w:val="00B850DA"/>
    <w:rsid w:val="00B90BAD"/>
    <w:rsid w:val="00B94B89"/>
    <w:rsid w:val="00BB5FC8"/>
    <w:rsid w:val="00BC0983"/>
    <w:rsid w:val="00BC2F79"/>
    <w:rsid w:val="00C014DE"/>
    <w:rsid w:val="00C0588C"/>
    <w:rsid w:val="00C0721D"/>
    <w:rsid w:val="00C26D15"/>
    <w:rsid w:val="00C27FEB"/>
    <w:rsid w:val="00C31212"/>
    <w:rsid w:val="00C407F0"/>
    <w:rsid w:val="00C46BCD"/>
    <w:rsid w:val="00C54167"/>
    <w:rsid w:val="00C703D6"/>
    <w:rsid w:val="00CB22D3"/>
    <w:rsid w:val="00CB66BC"/>
    <w:rsid w:val="00CB7B0E"/>
    <w:rsid w:val="00CC045F"/>
    <w:rsid w:val="00CC4D15"/>
    <w:rsid w:val="00CE7C60"/>
    <w:rsid w:val="00CF403B"/>
    <w:rsid w:val="00CF731F"/>
    <w:rsid w:val="00D03A58"/>
    <w:rsid w:val="00D076FD"/>
    <w:rsid w:val="00D10E82"/>
    <w:rsid w:val="00D10F23"/>
    <w:rsid w:val="00D37E3A"/>
    <w:rsid w:val="00D544C1"/>
    <w:rsid w:val="00D57E9A"/>
    <w:rsid w:val="00D61820"/>
    <w:rsid w:val="00D708CA"/>
    <w:rsid w:val="00DD2008"/>
    <w:rsid w:val="00DD3E17"/>
    <w:rsid w:val="00DD555A"/>
    <w:rsid w:val="00DE66CA"/>
    <w:rsid w:val="00E1759F"/>
    <w:rsid w:val="00E24071"/>
    <w:rsid w:val="00E2591F"/>
    <w:rsid w:val="00E42A7C"/>
    <w:rsid w:val="00E57015"/>
    <w:rsid w:val="00E638ED"/>
    <w:rsid w:val="00E8273E"/>
    <w:rsid w:val="00E95343"/>
    <w:rsid w:val="00EE4252"/>
    <w:rsid w:val="00EE463E"/>
    <w:rsid w:val="00EF4088"/>
    <w:rsid w:val="00F03E01"/>
    <w:rsid w:val="00F13EDD"/>
    <w:rsid w:val="00F15251"/>
    <w:rsid w:val="00F52A6B"/>
    <w:rsid w:val="00F665B4"/>
    <w:rsid w:val="00F766F5"/>
    <w:rsid w:val="00F85DA7"/>
    <w:rsid w:val="00F9192E"/>
    <w:rsid w:val="00FA0820"/>
    <w:rsid w:val="00FA1087"/>
    <w:rsid w:val="00FB2ACA"/>
    <w:rsid w:val="00FD1DA4"/>
    <w:rsid w:val="00FD7FAD"/>
    <w:rsid w:val="00FE5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E752C9"/>
  <w15:docId w15:val="{F25939A0-BAEA-45F2-A5AF-290065CBC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80" w:after="80"/>
        <w:ind w:left="284" w:hanging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2"/>
    <w:qFormat/>
    <w:rsid w:val="00B6391A"/>
    <w:rPr>
      <w:rFonts w:ascii="Helvetica" w:hAnsi="Helvetica" w:cs="Helvetica"/>
      <w:sz w:val="20"/>
      <w:szCs w:val="24"/>
    </w:rPr>
  </w:style>
  <w:style w:type="paragraph" w:styleId="Heading1">
    <w:name w:val="heading 1"/>
    <w:aliases w:val="Header 1"/>
    <w:basedOn w:val="Normal"/>
    <w:next w:val="Normal"/>
    <w:link w:val="Heading1Char"/>
    <w:uiPriority w:val="9"/>
    <w:qFormat/>
    <w:rsid w:val="004402C0"/>
    <w:pPr>
      <w:keepNext/>
      <w:keepLines/>
      <w:spacing w:after="240"/>
      <w:outlineLvl w:val="0"/>
    </w:pPr>
    <w:rPr>
      <w:rFonts w:ascii="Arial" w:eastAsiaTheme="majorEastAsia" w:hAnsi="Arial" w:cstheme="majorBidi"/>
      <w:b/>
      <w:sz w:val="32"/>
      <w:szCs w:val="32"/>
    </w:rPr>
  </w:style>
  <w:style w:type="paragraph" w:styleId="Heading2">
    <w:name w:val="heading 2"/>
    <w:aliases w:val="Reading text title"/>
    <w:basedOn w:val="Normal"/>
    <w:next w:val="readingtext"/>
    <w:link w:val="Heading2Char"/>
    <w:uiPriority w:val="7"/>
    <w:unhideWhenUsed/>
    <w:qFormat/>
    <w:rsid w:val="007635CD"/>
    <w:pPr>
      <w:keepNext/>
      <w:keepLines/>
      <w:pBdr>
        <w:top w:val="single" w:sz="8" w:space="6" w:color="auto"/>
        <w:left w:val="single" w:sz="8" w:space="6" w:color="auto"/>
        <w:bottom w:val="single" w:sz="8" w:space="6" w:color="auto"/>
        <w:right w:val="single" w:sz="8" w:space="6" w:color="auto"/>
      </w:pBdr>
      <w:shd w:val="clear" w:color="auto" w:fill="D9D9D9" w:themeFill="background1" w:themeFillShade="D9"/>
      <w:spacing w:before="240" w:after="120"/>
      <w:ind w:left="0" w:firstLine="0"/>
      <w:outlineLvl w:val="1"/>
    </w:pPr>
    <w:rPr>
      <w:rFonts w:ascii="Arial" w:eastAsiaTheme="majorEastAsia" w:hAnsi="Arial" w:cstheme="majorBidi"/>
      <w:b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0B3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50B3D"/>
  </w:style>
  <w:style w:type="paragraph" w:styleId="Footer">
    <w:name w:val="footer"/>
    <w:basedOn w:val="Normal"/>
    <w:link w:val="FooterChar"/>
    <w:uiPriority w:val="99"/>
    <w:unhideWhenUsed/>
    <w:qFormat/>
    <w:rsid w:val="00316B1C"/>
    <w:pPr>
      <w:tabs>
        <w:tab w:val="center" w:pos="4513"/>
        <w:tab w:val="right" w:pos="9026"/>
      </w:tabs>
      <w:spacing w:after="0"/>
    </w:pPr>
    <w:rPr>
      <w:rFonts w:asciiTheme="minorHAnsi" w:hAnsi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316B1C"/>
    <w:rPr>
      <w:rFonts w:cs="Helvetica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4402C0"/>
    <w:pPr>
      <w:spacing w:after="0"/>
      <w:contextualSpacing/>
      <w:jc w:val="right"/>
    </w:pPr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2283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Testtitle">
    <w:name w:val="Test title"/>
    <w:basedOn w:val="Title"/>
    <w:link w:val="TesttitleChar"/>
    <w:uiPriority w:val="8"/>
    <w:rsid w:val="009764AB"/>
  </w:style>
  <w:style w:type="paragraph" w:customStyle="1" w:styleId="Sectionhead">
    <w:name w:val="Section head"/>
    <w:basedOn w:val="Heading1"/>
    <w:link w:val="SectionheadChar"/>
    <w:uiPriority w:val="9"/>
    <w:rsid w:val="00DD3E17"/>
    <w:pPr>
      <w:spacing w:after="120"/>
    </w:pPr>
    <w:rPr>
      <w:b w:val="0"/>
    </w:rPr>
  </w:style>
  <w:style w:type="character" w:customStyle="1" w:styleId="TesttitleChar">
    <w:name w:val="Test title Char"/>
    <w:basedOn w:val="TitleChar"/>
    <w:link w:val="Testtitle"/>
    <w:uiPriority w:val="8"/>
    <w:rsid w:val="00422283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Rubric">
    <w:name w:val="Rubric"/>
    <w:basedOn w:val="Normal"/>
    <w:link w:val="RubricChar"/>
    <w:qFormat/>
    <w:rsid w:val="00D708CA"/>
    <w:pPr>
      <w:keepNext/>
      <w:spacing w:before="0"/>
    </w:pPr>
    <w:rPr>
      <w:b/>
      <w:bCs/>
      <w:sz w:val="22"/>
    </w:rPr>
  </w:style>
  <w:style w:type="character" w:customStyle="1" w:styleId="Heading1Char">
    <w:name w:val="Heading 1 Char"/>
    <w:aliases w:val="Header 1 Char"/>
    <w:basedOn w:val="DefaultParagraphFont"/>
    <w:link w:val="Heading1"/>
    <w:uiPriority w:val="9"/>
    <w:rsid w:val="00422283"/>
    <w:rPr>
      <w:rFonts w:ascii="Arial" w:eastAsiaTheme="majorEastAsia" w:hAnsi="Arial" w:cstheme="majorBidi"/>
      <w:b/>
      <w:sz w:val="32"/>
      <w:szCs w:val="32"/>
    </w:rPr>
  </w:style>
  <w:style w:type="character" w:customStyle="1" w:styleId="SectionheadChar">
    <w:name w:val="Section head Char"/>
    <w:basedOn w:val="Heading1Char"/>
    <w:link w:val="Sectionhead"/>
    <w:uiPriority w:val="9"/>
    <w:rsid w:val="000E148D"/>
    <w:rPr>
      <w:rFonts w:ascii="Arial" w:eastAsiaTheme="majorEastAsia" w:hAnsi="Arial" w:cstheme="majorBidi"/>
      <w:b w:val="0"/>
      <w:sz w:val="32"/>
      <w:szCs w:val="32"/>
    </w:rPr>
  </w:style>
  <w:style w:type="paragraph" w:customStyle="1" w:styleId="questions">
    <w:name w:val="questions"/>
    <w:basedOn w:val="Normal"/>
    <w:link w:val="questionsChar"/>
    <w:qFormat/>
    <w:rsid w:val="00D708CA"/>
  </w:style>
  <w:style w:type="character" w:customStyle="1" w:styleId="RubricChar">
    <w:name w:val="Rubric Char"/>
    <w:basedOn w:val="DefaultParagraphFont"/>
    <w:link w:val="Rubric"/>
    <w:rsid w:val="00D708CA"/>
    <w:rPr>
      <w:rFonts w:ascii="Helvetica" w:hAnsi="Helvetica" w:cs="Helvetica"/>
      <w:b/>
      <w:bCs/>
      <w:szCs w:val="24"/>
    </w:rPr>
  </w:style>
  <w:style w:type="paragraph" w:styleId="NoSpacing">
    <w:name w:val="No Spacing"/>
    <w:basedOn w:val="Normal"/>
    <w:uiPriority w:val="9"/>
    <w:rsid w:val="007D4E1E"/>
    <w:pPr>
      <w:spacing w:after="0"/>
    </w:pPr>
  </w:style>
  <w:style w:type="character" w:customStyle="1" w:styleId="questionsChar">
    <w:name w:val="questions Char"/>
    <w:basedOn w:val="DefaultParagraphFont"/>
    <w:link w:val="questions"/>
    <w:rsid w:val="000E148D"/>
    <w:rPr>
      <w:rFonts w:ascii="Helvetica" w:hAnsi="Helvetica" w:cs="Helvetica"/>
      <w:sz w:val="20"/>
      <w:szCs w:val="24"/>
    </w:rPr>
  </w:style>
  <w:style w:type="character" w:styleId="Strong">
    <w:name w:val="Strong"/>
    <w:uiPriority w:val="22"/>
    <w:rsid w:val="00E638ED"/>
  </w:style>
  <w:style w:type="paragraph" w:customStyle="1" w:styleId="Dialogue">
    <w:name w:val="Dialogue"/>
    <w:basedOn w:val="Normal"/>
    <w:link w:val="DialogueChar"/>
    <w:uiPriority w:val="3"/>
    <w:qFormat/>
    <w:rsid w:val="007D4E1E"/>
    <w:pPr>
      <w:ind w:left="709" w:hanging="709"/>
    </w:pPr>
  </w:style>
  <w:style w:type="paragraph" w:styleId="Quote">
    <w:name w:val="Quote"/>
    <w:aliases w:val="Example"/>
    <w:basedOn w:val="Normal"/>
    <w:next w:val="Normal"/>
    <w:link w:val="QuoteChar"/>
    <w:uiPriority w:val="4"/>
    <w:qFormat/>
    <w:rsid w:val="00D708CA"/>
    <w:rPr>
      <w:i/>
      <w:iCs/>
      <w:color w:val="404040" w:themeColor="text1" w:themeTint="BF"/>
      <w:u w:val="single"/>
    </w:rPr>
  </w:style>
  <w:style w:type="character" w:customStyle="1" w:styleId="DialogueChar">
    <w:name w:val="Dialogue Char"/>
    <w:basedOn w:val="DefaultParagraphFont"/>
    <w:link w:val="Dialogue"/>
    <w:uiPriority w:val="3"/>
    <w:rsid w:val="00B6391A"/>
    <w:rPr>
      <w:rFonts w:ascii="Helvetica" w:hAnsi="Helvetica" w:cs="Helvetica"/>
      <w:sz w:val="20"/>
      <w:szCs w:val="24"/>
    </w:rPr>
  </w:style>
  <w:style w:type="character" w:customStyle="1" w:styleId="QuoteChar">
    <w:name w:val="Quote Char"/>
    <w:aliases w:val="Example Char"/>
    <w:basedOn w:val="DefaultParagraphFont"/>
    <w:link w:val="Quote"/>
    <w:uiPriority w:val="4"/>
    <w:rsid w:val="00422283"/>
    <w:rPr>
      <w:rFonts w:ascii="Helvetica" w:hAnsi="Helvetica" w:cs="Helvetica"/>
      <w:i/>
      <w:iCs/>
      <w:color w:val="404040" w:themeColor="text1" w:themeTint="BF"/>
      <w:sz w:val="20"/>
      <w:szCs w:val="24"/>
      <w:u w:val="single"/>
    </w:rPr>
  </w:style>
  <w:style w:type="paragraph" w:styleId="Subtitle">
    <w:name w:val="Subtitle"/>
    <w:aliases w:val="Wordlist"/>
    <w:basedOn w:val="Normal"/>
    <w:next w:val="Normal"/>
    <w:link w:val="SubtitleChar"/>
    <w:uiPriority w:val="11"/>
    <w:qFormat/>
    <w:rsid w:val="007667E7"/>
    <w:pPr>
      <w:jc w:val="center"/>
    </w:pPr>
    <w:rPr>
      <w:b/>
      <w:sz w:val="18"/>
    </w:rPr>
  </w:style>
  <w:style w:type="character" w:customStyle="1" w:styleId="SubtitleChar">
    <w:name w:val="Subtitle Char"/>
    <w:aliases w:val="Wordlist Char"/>
    <w:basedOn w:val="DefaultParagraphFont"/>
    <w:link w:val="Subtitle"/>
    <w:uiPriority w:val="11"/>
    <w:rsid w:val="00422283"/>
    <w:rPr>
      <w:rFonts w:ascii="Helvetica" w:hAnsi="Helvetica" w:cs="Helvetica"/>
      <w:b/>
      <w:sz w:val="18"/>
      <w:szCs w:val="24"/>
    </w:rPr>
  </w:style>
  <w:style w:type="paragraph" w:customStyle="1" w:styleId="dialogue0">
    <w:name w:val="dialogue"/>
    <w:basedOn w:val="Normal"/>
    <w:link w:val="dialogueChar0"/>
    <w:uiPriority w:val="9"/>
    <w:rsid w:val="007667E7"/>
    <w:pPr>
      <w:ind w:left="993" w:hanging="993"/>
    </w:pPr>
  </w:style>
  <w:style w:type="character" w:styleId="SubtleEmphasis">
    <w:name w:val="Subtle Emphasis"/>
    <w:basedOn w:val="DefaultParagraphFont"/>
    <w:uiPriority w:val="4"/>
    <w:rsid w:val="009F6F38"/>
    <w:rPr>
      <w:i/>
      <w:iCs/>
      <w:color w:val="404040" w:themeColor="text1" w:themeTint="BF"/>
    </w:rPr>
  </w:style>
  <w:style w:type="character" w:customStyle="1" w:styleId="dialogueChar0">
    <w:name w:val="dialogue Char"/>
    <w:basedOn w:val="DefaultParagraphFont"/>
    <w:link w:val="dialogue0"/>
    <w:uiPriority w:val="9"/>
    <w:rsid w:val="000E148D"/>
    <w:rPr>
      <w:rFonts w:ascii="Helvetica" w:hAnsi="Helvetica" w:cs="Helvetica"/>
      <w:sz w:val="20"/>
      <w:szCs w:val="24"/>
    </w:rPr>
  </w:style>
  <w:style w:type="paragraph" w:customStyle="1" w:styleId="Matching">
    <w:name w:val="Matching"/>
    <w:basedOn w:val="questions"/>
    <w:link w:val="MatchingChar"/>
    <w:uiPriority w:val="3"/>
    <w:qFormat/>
    <w:rsid w:val="009F6F38"/>
    <w:pPr>
      <w:tabs>
        <w:tab w:val="left" w:pos="3686"/>
      </w:tabs>
    </w:pPr>
  </w:style>
  <w:style w:type="paragraph" w:customStyle="1" w:styleId="grade">
    <w:name w:val="grade"/>
    <w:basedOn w:val="Normal"/>
    <w:link w:val="gradeChar"/>
    <w:uiPriority w:val="9"/>
    <w:rsid w:val="009F6F38"/>
    <w:pPr>
      <w:jc w:val="right"/>
    </w:pPr>
    <w:rPr>
      <w:shd w:val="clear" w:color="auto" w:fill="D0CECE" w:themeFill="background2" w:themeFillShade="E6"/>
    </w:rPr>
  </w:style>
  <w:style w:type="character" w:customStyle="1" w:styleId="MatchingChar">
    <w:name w:val="Matching Char"/>
    <w:basedOn w:val="questionsChar"/>
    <w:link w:val="Matching"/>
    <w:uiPriority w:val="3"/>
    <w:rsid w:val="00B6391A"/>
    <w:rPr>
      <w:rFonts w:ascii="Helvetica" w:hAnsi="Helvetica" w:cs="Helvetica"/>
      <w:sz w:val="20"/>
      <w:szCs w:val="24"/>
    </w:rPr>
  </w:style>
  <w:style w:type="character" w:styleId="PlaceholderText">
    <w:name w:val="Placeholder Text"/>
    <w:basedOn w:val="DefaultParagraphFont"/>
    <w:uiPriority w:val="99"/>
    <w:semiHidden/>
    <w:rsid w:val="007B2585"/>
    <w:rPr>
      <w:color w:val="808080"/>
    </w:rPr>
  </w:style>
  <w:style w:type="character" w:customStyle="1" w:styleId="gradeChar">
    <w:name w:val="grade Char"/>
    <w:basedOn w:val="DefaultParagraphFont"/>
    <w:link w:val="grade"/>
    <w:uiPriority w:val="9"/>
    <w:rsid w:val="000E148D"/>
    <w:rPr>
      <w:rFonts w:ascii="Helvetica" w:hAnsi="Helvetica" w:cs="Helvetica"/>
      <w:sz w:val="20"/>
      <w:szCs w:val="24"/>
    </w:rPr>
  </w:style>
  <w:style w:type="paragraph" w:customStyle="1" w:styleId="footerphotcopiable">
    <w:name w:val="footer photcopiable"/>
    <w:basedOn w:val="Footer"/>
    <w:link w:val="footerphotcopiableChar"/>
    <w:uiPriority w:val="9"/>
    <w:qFormat/>
    <w:rsid w:val="00316B1C"/>
    <w:rPr>
      <w:b/>
      <w:color w:val="FFFFFF" w:themeColor="background1"/>
      <w:shd w:val="clear" w:color="auto" w:fill="000000" w:themeFill="text1"/>
    </w:rPr>
  </w:style>
  <w:style w:type="paragraph" w:customStyle="1" w:styleId="Option">
    <w:name w:val="Option"/>
    <w:basedOn w:val="Normal"/>
    <w:link w:val="OptionChar"/>
    <w:uiPriority w:val="3"/>
    <w:qFormat/>
    <w:rsid w:val="00B90BAD"/>
    <w:pPr>
      <w:ind w:left="0" w:firstLine="0"/>
    </w:pPr>
    <w:rPr>
      <w:i/>
    </w:rPr>
  </w:style>
  <w:style w:type="character" w:customStyle="1" w:styleId="footerphotcopiableChar">
    <w:name w:val="footer photcopiable Char"/>
    <w:basedOn w:val="FooterChar"/>
    <w:link w:val="footerphotcopiable"/>
    <w:uiPriority w:val="9"/>
    <w:rsid w:val="00422283"/>
    <w:rPr>
      <w:rFonts w:cs="Helvetica"/>
      <w:b/>
      <w:color w:val="FFFFFF" w:themeColor="background1"/>
      <w:sz w:val="20"/>
      <w:szCs w:val="24"/>
    </w:rPr>
  </w:style>
  <w:style w:type="character" w:customStyle="1" w:styleId="Heading2Char">
    <w:name w:val="Heading 2 Char"/>
    <w:aliases w:val="Reading text title Char"/>
    <w:basedOn w:val="DefaultParagraphFont"/>
    <w:link w:val="Heading2"/>
    <w:uiPriority w:val="7"/>
    <w:rsid w:val="007635CD"/>
    <w:rPr>
      <w:rFonts w:ascii="Arial" w:eastAsiaTheme="majorEastAsia" w:hAnsi="Arial" w:cstheme="majorBidi"/>
      <w:b/>
      <w:sz w:val="32"/>
      <w:szCs w:val="26"/>
      <w:shd w:val="clear" w:color="auto" w:fill="D9D9D9" w:themeFill="background1" w:themeFillShade="D9"/>
    </w:rPr>
  </w:style>
  <w:style w:type="character" w:customStyle="1" w:styleId="OptionChar">
    <w:name w:val="Option Char"/>
    <w:basedOn w:val="DefaultParagraphFont"/>
    <w:link w:val="Option"/>
    <w:uiPriority w:val="3"/>
    <w:rsid w:val="00B6391A"/>
    <w:rPr>
      <w:rFonts w:ascii="Helvetica" w:hAnsi="Helvetica" w:cs="Helvetica"/>
      <w:i/>
      <w:sz w:val="20"/>
      <w:szCs w:val="24"/>
    </w:rPr>
  </w:style>
  <w:style w:type="paragraph" w:customStyle="1" w:styleId="readingtext">
    <w:name w:val="reading text"/>
    <w:basedOn w:val="Heading2"/>
    <w:link w:val="readingtextChar"/>
    <w:qFormat/>
    <w:rsid w:val="007635CD"/>
    <w:pPr>
      <w:spacing w:before="80"/>
    </w:pPr>
    <w:rPr>
      <w:rFonts w:asciiTheme="minorHAnsi" w:hAnsiTheme="minorHAnsi"/>
      <w:b w:val="0"/>
      <w:sz w:val="20"/>
    </w:rPr>
  </w:style>
  <w:style w:type="paragraph" w:customStyle="1" w:styleId="Noindent">
    <w:name w:val="No indent"/>
    <w:basedOn w:val="Normal"/>
    <w:link w:val="NoindentChar"/>
    <w:uiPriority w:val="3"/>
    <w:qFormat/>
    <w:rsid w:val="00122040"/>
    <w:pPr>
      <w:tabs>
        <w:tab w:val="left" w:pos="0"/>
      </w:tabs>
    </w:pPr>
  </w:style>
  <w:style w:type="character" w:customStyle="1" w:styleId="readingtextChar">
    <w:name w:val="reading text Char"/>
    <w:basedOn w:val="Heading2Char"/>
    <w:link w:val="readingtext"/>
    <w:rsid w:val="007635CD"/>
    <w:rPr>
      <w:rFonts w:ascii="Arial" w:eastAsiaTheme="majorEastAsia" w:hAnsi="Arial" w:cstheme="majorBidi"/>
      <w:b w:val="0"/>
      <w:sz w:val="20"/>
      <w:szCs w:val="26"/>
      <w:shd w:val="clear" w:color="auto" w:fill="D9D9D9" w:themeFill="background1" w:themeFillShade="D9"/>
    </w:rPr>
  </w:style>
  <w:style w:type="character" w:customStyle="1" w:styleId="NoindentChar">
    <w:name w:val="No indent Char"/>
    <w:basedOn w:val="DefaultParagraphFont"/>
    <w:link w:val="Noindent"/>
    <w:uiPriority w:val="3"/>
    <w:rsid w:val="00B6391A"/>
    <w:rPr>
      <w:rFonts w:ascii="Helvetica" w:hAnsi="Helvetica" w:cs="Helvetica"/>
      <w:sz w:val="20"/>
      <w:szCs w:val="24"/>
    </w:rPr>
  </w:style>
  <w:style w:type="paragraph" w:styleId="ListParagraph">
    <w:name w:val="List Paragraph"/>
    <w:basedOn w:val="Normal"/>
    <w:uiPriority w:val="34"/>
    <w:rsid w:val="00CE7C60"/>
    <w:pPr>
      <w:spacing w:before="0"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85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85C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085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085C"/>
    <w:rPr>
      <w:rFonts w:ascii="Helvetica" w:hAnsi="Helvetica" w:cs="Helvet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085C"/>
    <w:pPr>
      <w:spacing w:before="0" w:after="160"/>
    </w:pPr>
    <w:rPr>
      <w:rFonts w:asciiTheme="minorHAnsi" w:hAnsiTheme="minorHAnsi" w:cstheme="minorBidi"/>
      <w:b/>
      <w:bCs/>
      <w:lang w:val="es-E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85C"/>
    <w:rPr>
      <w:rFonts w:ascii="Helvetica" w:hAnsi="Helvetica" w:cs="Helvetica"/>
      <w:b/>
      <w:bCs/>
      <w:sz w:val="20"/>
      <w:szCs w:val="20"/>
      <w:lang w:val="es-ES"/>
    </w:rPr>
  </w:style>
  <w:style w:type="paragraph" w:customStyle="1" w:styleId="Course">
    <w:name w:val="Course"/>
    <w:basedOn w:val="Title"/>
    <w:link w:val="CourseChar"/>
    <w:qFormat/>
    <w:rsid w:val="00316B1C"/>
    <w:pPr>
      <w:jc w:val="left"/>
    </w:pPr>
    <w:rPr>
      <w:rFonts w:ascii="Verdana" w:hAnsi="Verdana"/>
      <w:b/>
      <w:sz w:val="112"/>
    </w:rPr>
  </w:style>
  <w:style w:type="character" w:customStyle="1" w:styleId="CourseChar">
    <w:name w:val="Course Char"/>
    <w:basedOn w:val="TitleChar"/>
    <w:link w:val="Course"/>
    <w:rsid w:val="00422283"/>
    <w:rPr>
      <w:rFonts w:ascii="Verdana" w:eastAsiaTheme="majorEastAsia" w:hAnsi="Verdana" w:cstheme="majorBidi"/>
      <w:b/>
      <w:caps/>
      <w:spacing w:val="-10"/>
      <w:kern w:val="28"/>
      <w:sz w:val="112"/>
      <w:szCs w:val="56"/>
    </w:rPr>
  </w:style>
  <w:style w:type="table" w:styleId="TableGrid">
    <w:name w:val="Table Grid"/>
    <w:basedOn w:val="TableNormal"/>
    <w:uiPriority w:val="39"/>
    <w:rsid w:val="0057318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x">
    <w:name w:val="text box"/>
    <w:basedOn w:val="Normal"/>
    <w:link w:val="textboxChar"/>
    <w:qFormat/>
    <w:rsid w:val="0065099D"/>
  </w:style>
  <w:style w:type="paragraph" w:customStyle="1" w:styleId="checkbox">
    <w:name w:val="checkbox"/>
    <w:basedOn w:val="Normal"/>
    <w:link w:val="checkboxChar"/>
    <w:uiPriority w:val="9"/>
    <w:rsid w:val="000247D2"/>
    <w:pPr>
      <w:tabs>
        <w:tab w:val="left" w:pos="3686"/>
      </w:tabs>
    </w:pPr>
    <w:rPr>
      <w:color w:val="FFFFFF" w:themeColor="background1"/>
      <w:bdr w:val="single" w:sz="8" w:space="0" w:color="auto"/>
    </w:rPr>
  </w:style>
  <w:style w:type="character" w:customStyle="1" w:styleId="textboxChar">
    <w:name w:val="text box Char"/>
    <w:basedOn w:val="DefaultParagraphFont"/>
    <w:link w:val="textbox"/>
    <w:rsid w:val="000E148D"/>
    <w:rPr>
      <w:rFonts w:ascii="Helvetica" w:hAnsi="Helvetica" w:cs="Helvetica"/>
      <w:sz w:val="20"/>
      <w:szCs w:val="24"/>
    </w:rPr>
  </w:style>
  <w:style w:type="character" w:customStyle="1" w:styleId="checkboxChar">
    <w:name w:val="checkbox Char"/>
    <w:basedOn w:val="DefaultParagraphFont"/>
    <w:link w:val="checkbox"/>
    <w:uiPriority w:val="9"/>
    <w:rsid w:val="000E148D"/>
    <w:rPr>
      <w:rFonts w:ascii="Helvetica" w:hAnsi="Helvetica" w:cs="Helvetica"/>
      <w:color w:val="FFFFFF" w:themeColor="background1"/>
      <w:sz w:val="20"/>
      <w:szCs w:val="24"/>
      <w:bdr w:val="single" w:sz="8" w:space="0" w:color="auto"/>
    </w:rPr>
  </w:style>
  <w:style w:type="paragraph" w:customStyle="1" w:styleId="Header2">
    <w:name w:val="Header 2"/>
    <w:basedOn w:val="Heading1"/>
    <w:link w:val="Header2Char"/>
    <w:uiPriority w:val="6"/>
    <w:qFormat/>
    <w:rsid w:val="004402C0"/>
    <w:pPr>
      <w:tabs>
        <w:tab w:val="left" w:pos="360"/>
      </w:tabs>
      <w:spacing w:before="0"/>
    </w:pPr>
    <w:rPr>
      <w:noProof/>
      <w:sz w:val="28"/>
      <w:lang w:eastAsia="en-GB"/>
    </w:rPr>
  </w:style>
  <w:style w:type="character" w:customStyle="1" w:styleId="Header2Char">
    <w:name w:val="Header 2 Char"/>
    <w:basedOn w:val="Heading1Char"/>
    <w:link w:val="Header2"/>
    <w:uiPriority w:val="6"/>
    <w:rsid w:val="00422283"/>
    <w:rPr>
      <w:rFonts w:ascii="Arial" w:eastAsiaTheme="majorEastAsia" w:hAnsi="Arial" w:cstheme="majorBidi"/>
      <w:b/>
      <w:noProof/>
      <w:sz w:val="28"/>
      <w:szCs w:val="32"/>
      <w:lang w:eastAsia="en-GB"/>
    </w:rPr>
  </w:style>
  <w:style w:type="paragraph" w:customStyle="1" w:styleId="Example">
    <w:name w:val="Example:"/>
    <w:basedOn w:val="Rubric"/>
    <w:link w:val="ExampleChar"/>
    <w:uiPriority w:val="3"/>
    <w:rsid w:val="004D333C"/>
    <w:pPr>
      <w:spacing w:after="160"/>
    </w:pPr>
    <w:rPr>
      <w:sz w:val="18"/>
    </w:rPr>
  </w:style>
  <w:style w:type="character" w:customStyle="1" w:styleId="ExampleChar">
    <w:name w:val="Example: Char"/>
    <w:basedOn w:val="RubricChar"/>
    <w:link w:val="Example"/>
    <w:uiPriority w:val="3"/>
    <w:rsid w:val="00422283"/>
    <w:rPr>
      <w:rFonts w:ascii="Helvetica" w:hAnsi="Helvetica" w:cs="Helvetica"/>
      <w:b/>
      <w:bCs/>
      <w:sz w:val="18"/>
      <w:szCs w:val="24"/>
    </w:rPr>
  </w:style>
  <w:style w:type="paragraph" w:customStyle="1" w:styleId="FooterBold">
    <w:name w:val="Footer Bold"/>
    <w:basedOn w:val="Footer"/>
    <w:link w:val="FooterBoldChar"/>
    <w:uiPriority w:val="44"/>
    <w:qFormat/>
    <w:rsid w:val="007635CD"/>
    <w:pPr>
      <w:spacing w:before="0"/>
      <w:ind w:left="0" w:firstLine="0"/>
    </w:pPr>
    <w:rPr>
      <w:b/>
      <w:i/>
    </w:rPr>
  </w:style>
  <w:style w:type="character" w:customStyle="1" w:styleId="FooterBoldChar">
    <w:name w:val="Footer Bold Char"/>
    <w:basedOn w:val="FooterChar"/>
    <w:link w:val="FooterBold"/>
    <w:uiPriority w:val="44"/>
    <w:rsid w:val="007635CD"/>
    <w:rPr>
      <w:rFonts w:cs="Helvetica"/>
      <w:b/>
      <w:i/>
      <w:sz w:val="20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457316"/>
    <w:pPr>
      <w:spacing w:before="0" w:after="0"/>
      <w:ind w:lef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457316"/>
    <w:pPr>
      <w:spacing w:before="0" w:after="0"/>
      <w:ind w:lef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E5F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benn\Cambridge%20University%20Press\Think%20family%202nd%20edition,%20Gates%200-2%20-%20Documents_INTERNAL%20ONLY\09%20Content%20development\08%20Teacher's%20Resources\07%20briefs\Templates%20and%20examples\Think%20Test%20Template%20-%20single%20column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85637F306434E86AEAF48A519D156" ma:contentTypeVersion="16" ma:contentTypeDescription="Create a new document." ma:contentTypeScope="" ma:versionID="5ad5928b8f8537129b0e6debd7df39d6">
  <xsd:schema xmlns:xsd="http://www.w3.org/2001/XMLSchema" xmlns:xs="http://www.w3.org/2001/XMLSchema" xmlns:p="http://schemas.microsoft.com/office/2006/metadata/properties" xmlns:ns2="fdcd794e-b614-42e8-8b2f-9e4d0d0b5b0c" xmlns:ns3="3fae9748-acd5-4537-81b6-287af125ead3" targetNamespace="http://schemas.microsoft.com/office/2006/metadata/properties" ma:root="true" ma:fieldsID="9ba79ae5389cc4255a1723671fa251fe" ns2:_="" ns3:_="">
    <xsd:import namespace="fdcd794e-b614-42e8-8b2f-9e4d0d0b5b0c"/>
    <xsd:import namespace="3fae9748-acd5-4537-81b6-287af125ead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d794e-b614-42e8-8b2f-9e4d0d0b5b0c" elementFormDefault="qualified">
    <xsd:import namespace="http://schemas.microsoft.com/office/2006/documentManagement/types"/>
    <xsd:import namespace="http://schemas.microsoft.com/office/infopath/2007/PartnerControls"/>
    <xsd:element name="SharedWithUsers" ma:index="4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e9748-acd5-4537-81b6-287af125e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9" nillable="true" ma:displayName="Tags" ma:internalName="MediaServiceAutoTags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01FF05-EA02-4D87-8739-3E48472E5B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55F98A-9BF6-4A24-A6C0-9D5A5FBD5124}"/>
</file>

<file path=customXml/itemProps3.xml><?xml version="1.0" encoding="utf-8"?>
<ds:datastoreItem xmlns:ds="http://schemas.openxmlformats.org/officeDocument/2006/customXml" ds:itemID="{8DAAFF42-D75E-497E-817C-A5D1ABBD9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F40CAE-20E0-4465-BBB9-6A3B95E548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C:\Users\mbenn\Cambridge University Press\Think family 2nd edition, Gates 0-2 - Documents_INTERNAL ONLY\09 Content development\08 Teacher's Resources\07 briefs\Templates and examples\Think Test Template - single column.dotm</Template>
  <TotalTime>2</TotalTime>
  <Pages>3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Test 3 Standard</vt:lpstr>
    </vt:vector>
  </TitlesOfParts>
  <Company>Cambridge University Press</Company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Test 3 Standard</dc:title>
  <dc:subject>Level 1</dc:subject>
  <dc:creator>Mark Benn</dc:creator>
  <cp:keywords/>
  <dc:description/>
  <cp:lastModifiedBy>Liz Nelson</cp:lastModifiedBy>
  <cp:revision>2</cp:revision>
  <dcterms:created xsi:type="dcterms:W3CDTF">2021-09-17T09:02:00Z</dcterms:created>
  <dcterms:modified xsi:type="dcterms:W3CDTF">2021-09-17T09:02:00Z</dcterms:modified>
  <cp:category>AMERICAN THINK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0x010100FEE85637F306434E86AEAF48A519D156</vt:lpwstr>
  </property>
</Properties>
</file>